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520EC" w14:textId="441D2722" w:rsidR="00E878FF" w:rsidRPr="00B406BD" w:rsidRDefault="00E878FF" w:rsidP="00E878FF">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_Hlk126404819"/>
      <w:bookmarkEnd w:id="0"/>
      <w:r w:rsidRPr="00B406BD">
        <w:rPr>
          <w:rFonts w:ascii="Times New Roman" w:eastAsia="SimSun" w:hAnsi="Times New Roman" w:cs="Times New Roman"/>
          <w:bCs/>
          <w:szCs w:val="24"/>
          <w:lang w:val="en-GB" w:eastAsia="en-US"/>
        </w:rPr>
        <w:t>3GPP TSG-RAN WG4 Meeting #108bis</w:t>
      </w:r>
      <w:r w:rsidRPr="00B406BD">
        <w:rPr>
          <w:rFonts w:ascii="Times New Roman" w:eastAsia="SimSun" w:hAnsi="Times New Roman" w:cs="Times New Roman"/>
          <w:bCs/>
          <w:szCs w:val="24"/>
          <w:lang w:val="en-GB" w:eastAsia="en-US"/>
        </w:rPr>
        <w:tab/>
        <w:t>R4-231</w:t>
      </w:r>
      <w:r w:rsidR="0036096F">
        <w:rPr>
          <w:rFonts w:ascii="Times New Roman" w:eastAsia="SimSun" w:hAnsi="Times New Roman" w:cs="Times New Roman"/>
          <w:bCs/>
          <w:szCs w:val="24"/>
          <w:lang w:val="en-GB" w:eastAsia="en-US"/>
        </w:rPr>
        <w:t>5683</w:t>
      </w:r>
    </w:p>
    <w:p w14:paraId="3E7CC537" w14:textId="77777777" w:rsidR="00E878FF" w:rsidRPr="00B406BD" w:rsidRDefault="00E878FF" w:rsidP="00E878FF">
      <w:pPr>
        <w:rPr>
          <w:b/>
          <w:bCs/>
          <w:sz w:val="24"/>
          <w:szCs w:val="24"/>
        </w:rPr>
      </w:pPr>
      <w:r w:rsidRPr="00B406BD">
        <w:rPr>
          <w:b/>
          <w:bCs/>
          <w:sz w:val="24"/>
          <w:szCs w:val="24"/>
        </w:rPr>
        <w:t>Xiamen, China, October 09 – October 13, 2023</w:t>
      </w:r>
    </w:p>
    <w:p w14:paraId="0F3BB033" w14:textId="77777777" w:rsidR="00EB3EBD" w:rsidRPr="004A1FD6" w:rsidRDefault="00EB3EBD" w:rsidP="00EB3EBD">
      <w:pPr>
        <w:pStyle w:val="3GPPHeader"/>
        <w:rPr>
          <w:rFonts w:ascii="Times New Roman" w:eastAsia="SimSun" w:hAnsi="Times New Roman" w:cs="Times New Roman"/>
          <w:bCs/>
          <w:szCs w:val="24"/>
          <w:lang w:val="en-GB" w:eastAsia="en-US"/>
        </w:rPr>
      </w:pPr>
    </w:p>
    <w:bookmarkEnd w:id="1"/>
    <w:bookmarkEnd w:id="2"/>
    <w:p w14:paraId="7FE33D36" w14:textId="1838458E" w:rsidR="00EB3EBD" w:rsidRPr="004A1FD6" w:rsidRDefault="00EB3EBD" w:rsidP="00EB3EBD">
      <w:pPr>
        <w:tabs>
          <w:tab w:val="left" w:pos="1985"/>
        </w:tabs>
        <w:spacing w:after="0"/>
        <w:jc w:val="both"/>
        <w:rPr>
          <w:b/>
          <w:sz w:val="24"/>
          <w:szCs w:val="24"/>
        </w:rPr>
      </w:pPr>
      <w:r w:rsidRPr="004A1FD6">
        <w:rPr>
          <w:b/>
          <w:sz w:val="24"/>
          <w:szCs w:val="24"/>
        </w:rPr>
        <w:t>Agenda Item:</w:t>
      </w:r>
      <w:r w:rsidRPr="004A1FD6">
        <w:rPr>
          <w:b/>
          <w:sz w:val="24"/>
          <w:szCs w:val="24"/>
        </w:rPr>
        <w:tab/>
      </w:r>
      <w:r w:rsidR="00392445">
        <w:rPr>
          <w:bCs/>
          <w:sz w:val="24"/>
          <w:szCs w:val="24"/>
        </w:rPr>
        <w:t>5</w:t>
      </w:r>
      <w:r w:rsidRPr="004A1FD6">
        <w:rPr>
          <w:bCs/>
          <w:sz w:val="24"/>
          <w:szCs w:val="24"/>
        </w:rPr>
        <w:t>.2</w:t>
      </w:r>
      <w:r w:rsidR="003B0411">
        <w:rPr>
          <w:bCs/>
          <w:sz w:val="24"/>
          <w:szCs w:val="24"/>
        </w:rPr>
        <w:t>5</w:t>
      </w:r>
      <w:r w:rsidRPr="004A1FD6">
        <w:rPr>
          <w:bCs/>
          <w:sz w:val="24"/>
          <w:szCs w:val="24"/>
        </w:rPr>
        <w:t>.2.2</w:t>
      </w:r>
    </w:p>
    <w:bookmarkEnd w:id="3"/>
    <w:p w14:paraId="1E5E5C20" w14:textId="77777777" w:rsidR="003548F1" w:rsidRPr="004A1FD6" w:rsidRDefault="003548F1" w:rsidP="003548F1">
      <w:pPr>
        <w:tabs>
          <w:tab w:val="left" w:pos="1985"/>
        </w:tabs>
        <w:spacing w:after="0"/>
        <w:jc w:val="both"/>
        <w:rPr>
          <w:b/>
          <w:sz w:val="24"/>
          <w:szCs w:val="24"/>
        </w:rPr>
      </w:pPr>
      <w:r w:rsidRPr="004A1FD6">
        <w:rPr>
          <w:b/>
          <w:sz w:val="24"/>
          <w:szCs w:val="24"/>
        </w:rPr>
        <w:t xml:space="preserve">Source: </w:t>
      </w:r>
      <w:r w:rsidRPr="004A1FD6">
        <w:rPr>
          <w:b/>
          <w:sz w:val="24"/>
          <w:szCs w:val="24"/>
        </w:rPr>
        <w:tab/>
      </w:r>
      <w:r w:rsidRPr="004A1FD6">
        <w:rPr>
          <w:bCs/>
          <w:sz w:val="24"/>
          <w:szCs w:val="24"/>
        </w:rPr>
        <w:t>Ericsson</w:t>
      </w:r>
    </w:p>
    <w:p w14:paraId="250109D3" w14:textId="4F324BAB" w:rsidR="003548F1" w:rsidRPr="004A1FD6" w:rsidRDefault="003548F1" w:rsidP="003548F1">
      <w:pPr>
        <w:tabs>
          <w:tab w:val="left" w:pos="1985"/>
        </w:tabs>
        <w:spacing w:after="0"/>
        <w:jc w:val="both"/>
        <w:rPr>
          <w:sz w:val="24"/>
          <w:szCs w:val="24"/>
        </w:rPr>
      </w:pPr>
      <w:r w:rsidRPr="004A1FD6">
        <w:rPr>
          <w:b/>
          <w:sz w:val="24"/>
          <w:szCs w:val="24"/>
        </w:rPr>
        <w:t>Title:</w:t>
      </w:r>
      <w:r w:rsidRPr="004A1FD6">
        <w:rPr>
          <w:sz w:val="24"/>
          <w:szCs w:val="24"/>
        </w:rPr>
        <w:tab/>
      </w:r>
      <w:r w:rsidR="002E0848">
        <w:rPr>
          <w:sz w:val="24"/>
          <w:szCs w:val="24"/>
        </w:rPr>
        <w:t>Discussions</w:t>
      </w:r>
      <w:r w:rsidRPr="004A1FD6">
        <w:rPr>
          <w:sz w:val="24"/>
          <w:szCs w:val="24"/>
        </w:rPr>
        <w:t xml:space="preserve"> on </w:t>
      </w:r>
      <w:r w:rsidR="00157643" w:rsidRPr="004A1FD6">
        <w:rPr>
          <w:sz w:val="24"/>
          <w:szCs w:val="24"/>
        </w:rPr>
        <w:t xml:space="preserve">collision </w:t>
      </w:r>
      <w:r w:rsidR="002E0848">
        <w:rPr>
          <w:sz w:val="24"/>
          <w:szCs w:val="24"/>
        </w:rPr>
        <w:t>between</w:t>
      </w:r>
      <w:r w:rsidR="00157643" w:rsidRPr="004A1FD6">
        <w:rPr>
          <w:sz w:val="24"/>
          <w:szCs w:val="24"/>
        </w:rPr>
        <w:t xml:space="preserve"> </w:t>
      </w:r>
      <w:r w:rsidR="00A6055D" w:rsidRPr="004A1FD6">
        <w:rPr>
          <w:sz w:val="24"/>
          <w:szCs w:val="24"/>
        </w:rPr>
        <w:t>MUSIM</w:t>
      </w:r>
      <w:r w:rsidR="002E0848">
        <w:rPr>
          <w:sz w:val="24"/>
          <w:szCs w:val="24"/>
        </w:rPr>
        <w:t xml:space="preserve"> gaps</w:t>
      </w:r>
    </w:p>
    <w:p w14:paraId="33E2A118" w14:textId="77777777" w:rsidR="003548F1" w:rsidRPr="004A1FD6" w:rsidRDefault="003548F1" w:rsidP="003548F1">
      <w:pPr>
        <w:tabs>
          <w:tab w:val="left" w:pos="1985"/>
        </w:tabs>
        <w:spacing w:after="0"/>
        <w:jc w:val="both"/>
        <w:rPr>
          <w:sz w:val="24"/>
          <w:szCs w:val="24"/>
        </w:rPr>
      </w:pPr>
      <w:r w:rsidRPr="004A1FD6">
        <w:rPr>
          <w:b/>
          <w:sz w:val="24"/>
          <w:szCs w:val="24"/>
        </w:rPr>
        <w:t>Document for:</w:t>
      </w:r>
      <w:r w:rsidRPr="004A1FD6">
        <w:rPr>
          <w:sz w:val="24"/>
          <w:szCs w:val="24"/>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6A7D1FCD" w14:textId="5B3B6928" w:rsidR="00AF361C" w:rsidRDefault="00F822FA" w:rsidP="00EB3EBD">
      <w:pPr>
        <w:spacing w:before="240" w:after="0"/>
        <w:jc w:val="both"/>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w:t>
      </w:r>
      <w:r w:rsidR="007C6386">
        <w:rPr>
          <w:rFonts w:eastAsiaTheme="minorEastAsia"/>
          <w:lang w:val="en-US" w:eastAsia="zh-CN"/>
        </w:rPr>
        <w:t>the</w:t>
      </w:r>
      <w:r w:rsidR="00D85EC4">
        <w:rPr>
          <w:rFonts w:eastAsiaTheme="minorEastAsia"/>
          <w:lang w:val="en-US" w:eastAsia="zh-CN"/>
        </w:rPr>
        <w:t xml:space="preserve"> discussion on </w:t>
      </w:r>
      <w:r w:rsidR="00EB3EBD">
        <w:rPr>
          <w:rFonts w:eastAsiaTheme="minorEastAsia"/>
          <w:lang w:val="en-US" w:eastAsia="zh-CN"/>
        </w:rPr>
        <w:t>MUSIM gaps</w:t>
      </w:r>
      <w:r w:rsidR="00D85EC4">
        <w:rPr>
          <w:rFonts w:eastAsiaTheme="minorEastAsia"/>
          <w:lang w:val="en-US" w:eastAsia="zh-CN"/>
        </w:rPr>
        <w:t xml:space="preserve"> requirements</w:t>
      </w:r>
      <w:r w:rsidR="0042707A" w:rsidRPr="003123B3">
        <w:rPr>
          <w:lang w:val="en-US"/>
        </w:rPr>
        <w:t xml:space="preserve">[1]. </w:t>
      </w:r>
      <w:r w:rsidRPr="001771F9">
        <w:rPr>
          <w:rFonts w:eastAsiaTheme="minorEastAsia"/>
          <w:lang w:val="en-US" w:eastAsia="zh-CN"/>
        </w:rPr>
        <w:t xml:space="preserve"> </w:t>
      </w:r>
      <w:r w:rsidR="00AF361C">
        <w:t>The main issues for MUSIM gaps are how to handle the collision scenarios as follow:</w:t>
      </w:r>
    </w:p>
    <w:p w14:paraId="5D39FE4C"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MUSIM gap and legacy measurement gap</w:t>
      </w:r>
    </w:p>
    <w:p w14:paraId="14DD88FF"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MUSIM gap and SMTC and other L3/L1 measurement resources</w:t>
      </w:r>
    </w:p>
    <w:p w14:paraId="11DD5AE2"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different MUSIM gaps</w:t>
      </w:r>
    </w:p>
    <w:p w14:paraId="0D84963F" w14:textId="1496AE3B" w:rsidR="003548F1" w:rsidRPr="003123B3" w:rsidRDefault="00B62969" w:rsidP="00AF361C">
      <w:pPr>
        <w:rPr>
          <w:lang w:val="en-US"/>
        </w:rPr>
      </w:pPr>
      <w:r>
        <w:t>RAN4 had achieved agreements for most of collision issues</w:t>
      </w:r>
      <w:r w:rsidR="00AF361C">
        <w:t xml:space="preserve">. </w:t>
      </w:r>
      <w:r w:rsidR="003548F1" w:rsidRPr="003123B3">
        <w:rPr>
          <w:lang w:val="en-US"/>
        </w:rPr>
        <w:t xml:space="preserve">In this contribution, we </w:t>
      </w:r>
      <w:r w:rsidR="00F822FA">
        <w:rPr>
          <w:lang w:val="en-US"/>
        </w:rPr>
        <w:t>will</w:t>
      </w:r>
      <w:r w:rsidR="003548F1" w:rsidRPr="003123B3">
        <w:rPr>
          <w:lang w:val="en-US"/>
        </w:rPr>
        <w:t xml:space="preserve"> </w:t>
      </w:r>
      <w:r w:rsidR="00CC246A">
        <w:rPr>
          <w:lang w:val="en-US"/>
        </w:rPr>
        <w:t xml:space="preserve">continue to </w:t>
      </w:r>
      <w:r w:rsidR="003548F1" w:rsidRPr="003123B3">
        <w:rPr>
          <w:lang w:val="en-US"/>
        </w:rPr>
        <w:t>discuss</w:t>
      </w:r>
      <w:r w:rsidR="002558C4" w:rsidRPr="003123B3">
        <w:rPr>
          <w:lang w:val="en-US"/>
        </w:rPr>
        <w:t xml:space="preserve"> </w:t>
      </w:r>
      <w:r w:rsidR="00644B5F">
        <w:rPr>
          <w:lang w:val="en-US"/>
        </w:rPr>
        <w:t>the</w:t>
      </w:r>
      <w:r>
        <w:rPr>
          <w:lang w:val="en-US"/>
        </w:rPr>
        <w:t xml:space="preserve"> remaining</w:t>
      </w:r>
      <w:r w:rsidR="00644B5F">
        <w:rPr>
          <w:lang w:val="en-US"/>
        </w:rPr>
        <w:t xml:space="preserve"> </w:t>
      </w:r>
      <w:r>
        <w:rPr>
          <w:lang w:val="en-US"/>
        </w:rPr>
        <w:t xml:space="preserve">issues for MUSIM gap </w:t>
      </w:r>
      <w:r w:rsidR="00644B5F">
        <w:rPr>
          <w:lang w:val="en-US"/>
        </w:rPr>
        <w:t>collision</w:t>
      </w:r>
      <w:r w:rsidR="003548F1" w:rsidRPr="003123B3">
        <w:rPr>
          <w:lang w:val="en-US"/>
        </w:rPr>
        <w:t xml:space="preserve">. </w:t>
      </w:r>
    </w:p>
    <w:p w14:paraId="3284A237" w14:textId="1BC73250" w:rsidR="003548F1" w:rsidRDefault="00AF361C" w:rsidP="003548F1">
      <w:pPr>
        <w:pStyle w:val="Heading1"/>
        <w:numPr>
          <w:ilvl w:val="0"/>
          <w:numId w:val="1"/>
        </w:numPr>
        <w:spacing w:before="360" w:after="0"/>
        <w:ind w:left="357" w:hanging="357"/>
        <w:jc w:val="both"/>
      </w:pPr>
      <w:r w:rsidRPr="00AF361C">
        <w:t>MUSIM gap</w:t>
      </w:r>
      <w:r w:rsidR="00B22944">
        <w:t>s priority</w:t>
      </w:r>
      <w:r w:rsidR="006D1198">
        <w:t xml:space="preserve"> </w:t>
      </w:r>
    </w:p>
    <w:p w14:paraId="20DCB274" w14:textId="022A2503" w:rsidR="00B22944" w:rsidRPr="00D26E50" w:rsidRDefault="00784536" w:rsidP="00D26E50">
      <w:pPr>
        <w:spacing w:before="120"/>
        <w:jc w:val="both"/>
        <w:rPr>
          <w:b/>
          <w:bCs/>
          <w:u w:val="single"/>
          <w:lang w:val="en-US"/>
        </w:rPr>
      </w:pPr>
      <w:r w:rsidRPr="00784536">
        <w:rPr>
          <w:b/>
          <w:bCs/>
          <w:u w:val="single"/>
          <w:lang w:val="en-US"/>
        </w:rPr>
        <w:t>Constraints on MUSIM gap request from UE side</w:t>
      </w:r>
    </w:p>
    <w:p w14:paraId="5F864E6D" w14:textId="2648318C" w:rsidR="0015336C" w:rsidRPr="00F37BAA" w:rsidRDefault="00405013" w:rsidP="00B22944">
      <w:pPr>
        <w:jc w:val="both"/>
        <w:rPr>
          <w:rFonts w:eastAsiaTheme="minorEastAsia"/>
          <w:lang w:val="en-US"/>
        </w:rPr>
      </w:pPr>
      <w:r>
        <w:rPr>
          <w:rFonts w:eastAsiaTheme="minorEastAsia"/>
        </w:rPr>
        <w:t>I</w:t>
      </w:r>
      <w:r>
        <w:rPr>
          <w:rFonts w:eastAsiaTheme="minorEastAsia" w:hint="eastAsia"/>
          <w:lang w:eastAsia="zh-CN"/>
        </w:rPr>
        <w:t>n</w:t>
      </w:r>
      <w:r>
        <w:rPr>
          <w:rFonts w:eastAsiaTheme="minorEastAsia"/>
          <w:lang w:eastAsia="zh-CN"/>
        </w:rPr>
        <w:t xml:space="preserve"> last meeting, RAN4 </w:t>
      </w:r>
      <w:r w:rsidR="00D26E50">
        <w:rPr>
          <w:rFonts w:eastAsiaTheme="minorEastAsia"/>
          <w:lang w:eastAsia="zh-CN"/>
        </w:rPr>
        <w:t xml:space="preserve">also </w:t>
      </w:r>
      <w:r>
        <w:rPr>
          <w:rFonts w:eastAsiaTheme="minorEastAsia"/>
          <w:lang w:eastAsia="zh-CN"/>
        </w:rPr>
        <w:t>agree</w:t>
      </w:r>
      <w:r w:rsidR="00F37BAA">
        <w:rPr>
          <w:rFonts w:eastAsiaTheme="minorEastAsia"/>
          <w:lang w:eastAsia="zh-CN"/>
        </w:rPr>
        <w:t>d</w:t>
      </w:r>
      <w:r>
        <w:rPr>
          <w:rFonts w:eastAsiaTheme="minorEastAsia"/>
          <w:lang w:eastAsia="zh-CN"/>
        </w:rPr>
        <w:t xml:space="preserve"> </w:t>
      </w:r>
      <w:r w:rsidR="00B22944">
        <w:rPr>
          <w:rFonts w:eastAsiaTheme="minorEastAsia"/>
        </w:rPr>
        <w:t xml:space="preserve">the </w:t>
      </w:r>
      <w:r>
        <w:rPr>
          <w:rFonts w:eastAsiaTheme="minorEastAsia"/>
        </w:rPr>
        <w:t xml:space="preserve">detail of </w:t>
      </w:r>
      <w:r w:rsidR="00B22944">
        <w:rPr>
          <w:rFonts w:eastAsiaTheme="minorEastAsia"/>
        </w:rPr>
        <w:t>UE assistant information</w:t>
      </w:r>
      <w:r>
        <w:rPr>
          <w:rFonts w:eastAsiaTheme="minorEastAsia"/>
        </w:rPr>
        <w:t xml:space="preserve"> as follow</w:t>
      </w:r>
      <w:r w:rsidR="00B22944">
        <w:rPr>
          <w:rFonts w:eastAsiaTheme="minorEastAsia"/>
        </w:rPr>
        <w:t xml:space="preserve">. </w:t>
      </w:r>
      <w:r w:rsidR="0015336C">
        <w:rPr>
          <w:rFonts w:eastAsiaTheme="minorEastAsia"/>
        </w:rPr>
        <w:t xml:space="preserve">The remaining open issues for UAI </w:t>
      </w:r>
      <w:r w:rsidR="00F37BAA">
        <w:rPr>
          <w:rFonts w:eastAsiaTheme="minorEastAsia"/>
        </w:rPr>
        <w:t>are additional restriction.</w:t>
      </w:r>
    </w:p>
    <w:tbl>
      <w:tblPr>
        <w:tblStyle w:val="TableGrid"/>
        <w:tblW w:w="0" w:type="auto"/>
        <w:tblLook w:val="04A0" w:firstRow="1" w:lastRow="0" w:firstColumn="1" w:lastColumn="0" w:noHBand="0" w:noVBand="1"/>
      </w:tblPr>
      <w:tblGrid>
        <w:gridCol w:w="9629"/>
      </w:tblGrid>
      <w:tr w:rsidR="00B22944" w14:paraId="2B35D4D6" w14:textId="77777777" w:rsidTr="007D1662">
        <w:tc>
          <w:tcPr>
            <w:tcW w:w="9629" w:type="dxa"/>
          </w:tcPr>
          <w:p w14:paraId="50343117" w14:textId="77777777" w:rsidR="00D742EA" w:rsidRPr="00D742EA" w:rsidRDefault="00D742EA" w:rsidP="00D742EA">
            <w:pPr>
              <w:spacing w:after="0"/>
              <w:rPr>
                <w:rFonts w:eastAsia="Times New Roman"/>
                <w:color w:val="000000"/>
                <w:sz w:val="18"/>
                <w:szCs w:val="18"/>
                <w:lang w:eastAsia="zh-CN"/>
              </w:rPr>
            </w:pPr>
            <w:r w:rsidRPr="00D742EA">
              <w:rPr>
                <w:rFonts w:eastAsia="Times New Roman"/>
                <w:b/>
                <w:bCs/>
                <w:color w:val="000000"/>
                <w:sz w:val="18"/>
                <w:szCs w:val="18"/>
                <w:u w:val="single"/>
                <w:lang w:eastAsia="zh-CN"/>
              </w:rPr>
              <w:t>Issue 2-1-4-2: Constraints on MUSIM gap request from UE side</w:t>
            </w:r>
          </w:p>
          <w:p w14:paraId="7D4C25A1" w14:textId="77777777" w:rsidR="00D742EA" w:rsidRPr="00D742EA" w:rsidRDefault="00D742EA" w:rsidP="00D742EA">
            <w:pPr>
              <w:numPr>
                <w:ilvl w:val="0"/>
                <w:numId w:val="11"/>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Proposals</w:t>
            </w:r>
          </w:p>
          <w:p w14:paraId="6D4C8F5E" w14:textId="30003D2E" w:rsidR="00D742EA" w:rsidRPr="00D742EA" w:rsidRDefault="00D742EA" w:rsidP="00D742EA">
            <w:pPr>
              <w:numPr>
                <w:ilvl w:val="1"/>
                <w:numId w:val="11"/>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P1: There shall be a minimum MGRP defined for the requested MUSIM gap pattern</w:t>
            </w:r>
          </w:p>
          <w:p w14:paraId="2D24E8FC" w14:textId="5BC54BE6" w:rsidR="00D742EA" w:rsidRPr="00D742EA" w:rsidRDefault="00D742EA" w:rsidP="00D742EA">
            <w:pPr>
              <w:numPr>
                <w:ilvl w:val="1"/>
                <w:numId w:val="11"/>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P2: When UE requests the MUSIM gaps, the MGRP of highest priority gap should be larger than 160ms; When UE requests only one MUSIM gap, the MGRP should be larger than 80ms</w:t>
            </w:r>
          </w:p>
          <w:p w14:paraId="7C0ACB4F" w14:textId="204DC326" w:rsidR="00D742EA" w:rsidRPr="00D742EA" w:rsidRDefault="00D742EA" w:rsidP="00D742EA">
            <w:pPr>
              <w:numPr>
                <w:ilvl w:val="1"/>
                <w:numId w:val="11"/>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P3: Do not define constraints on MUSIM gap request from UE side</w:t>
            </w:r>
          </w:p>
          <w:p w14:paraId="452685A4" w14:textId="719AE75D" w:rsidR="00D742EA" w:rsidRPr="00D742EA" w:rsidRDefault="00D742EA" w:rsidP="00D742EA">
            <w:pPr>
              <w:numPr>
                <w:ilvl w:val="1"/>
                <w:numId w:val="11"/>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 xml:space="preserve">P4: </w:t>
            </w:r>
            <w:r w:rsidRPr="00D742EA">
              <w:rPr>
                <w:rFonts w:eastAsia="Times New Roman"/>
                <w:sz w:val="18"/>
                <w:szCs w:val="18"/>
                <w:lang w:eastAsia="zh-CN"/>
              </w:rPr>
              <w:t>Network A will configure the MUSIM gap priority requested by the UE under the following conditions</w:t>
            </w:r>
          </w:p>
          <w:p w14:paraId="71E1CCCD" w14:textId="77777777" w:rsidR="00D742EA" w:rsidRPr="00D742EA" w:rsidRDefault="00D742EA" w:rsidP="00D742EA">
            <w:pPr>
              <w:numPr>
                <w:ilvl w:val="2"/>
                <w:numId w:val="11"/>
              </w:numPr>
              <w:spacing w:after="0"/>
              <w:textAlignment w:val="center"/>
              <w:rPr>
                <w:rFonts w:ascii="Calibri" w:eastAsia="Times New Roman" w:hAnsi="Calibri" w:cs="Calibri"/>
                <w:lang w:eastAsia="zh-CN"/>
              </w:rPr>
            </w:pPr>
            <w:r w:rsidRPr="00D742EA">
              <w:rPr>
                <w:rFonts w:eastAsia="Times New Roman"/>
                <w:sz w:val="18"/>
                <w:szCs w:val="18"/>
                <w:lang w:eastAsia="zh-CN"/>
              </w:rPr>
              <w:t xml:space="preserve">If the UE requests multiple MUSIM gaps, the MUSIM gap that the UE requests with the highest priority has MGRP larger than 160 </w:t>
            </w:r>
            <w:proofErr w:type="spellStart"/>
            <w:r w:rsidRPr="00D742EA">
              <w:rPr>
                <w:rFonts w:eastAsia="Times New Roman"/>
                <w:sz w:val="18"/>
                <w:szCs w:val="18"/>
                <w:lang w:eastAsia="zh-CN"/>
              </w:rPr>
              <w:t>ms</w:t>
            </w:r>
            <w:proofErr w:type="spellEnd"/>
            <w:r w:rsidRPr="00D742EA">
              <w:rPr>
                <w:rFonts w:eastAsia="Times New Roman"/>
                <w:sz w:val="18"/>
                <w:szCs w:val="18"/>
                <w:lang w:eastAsia="zh-CN"/>
              </w:rPr>
              <w:t>.</w:t>
            </w:r>
          </w:p>
          <w:p w14:paraId="5612D302" w14:textId="705FE5D8" w:rsidR="00904072" w:rsidRPr="00904072" w:rsidRDefault="00D742EA" w:rsidP="00D742EA">
            <w:pPr>
              <w:numPr>
                <w:ilvl w:val="2"/>
                <w:numId w:val="11"/>
              </w:numPr>
              <w:spacing w:after="0"/>
              <w:textAlignment w:val="center"/>
              <w:rPr>
                <w:rFonts w:eastAsiaTheme="minorEastAsia"/>
              </w:rPr>
            </w:pPr>
            <w:r w:rsidRPr="00D742EA">
              <w:rPr>
                <w:rFonts w:eastAsia="Times New Roman"/>
                <w:sz w:val="18"/>
                <w:szCs w:val="18"/>
                <w:lang w:eastAsia="zh-CN"/>
              </w:rPr>
              <w:t xml:space="preserve">If the UE requests only one MUSIM gap, the MUSIM gap has MGRP larger than 80 </w:t>
            </w:r>
            <w:proofErr w:type="spellStart"/>
            <w:r w:rsidRPr="00D742EA">
              <w:rPr>
                <w:rFonts w:eastAsia="Times New Roman"/>
                <w:sz w:val="18"/>
                <w:szCs w:val="18"/>
                <w:lang w:eastAsia="zh-CN"/>
              </w:rPr>
              <w:t>ms</w:t>
            </w:r>
            <w:proofErr w:type="spellEnd"/>
          </w:p>
        </w:tc>
      </w:tr>
    </w:tbl>
    <w:p w14:paraId="5DF361D2" w14:textId="604B3335" w:rsidR="005D6E66" w:rsidRDefault="003305F2" w:rsidP="00B22944">
      <w:pPr>
        <w:spacing w:before="120"/>
        <w:jc w:val="both"/>
      </w:pPr>
      <w:r>
        <w:rPr>
          <w:rFonts w:eastAsiaTheme="minorEastAsia"/>
        </w:rPr>
        <w:t>The MUSIM gaps are mainly to monitor UE’s behaviour in NW-B’s IDLE mode.</w:t>
      </w:r>
      <w:r w:rsidR="00FC2A8F">
        <w:rPr>
          <w:rFonts w:eastAsiaTheme="minorEastAsia"/>
        </w:rPr>
        <w:t xml:space="preserve"> </w:t>
      </w:r>
      <w:r w:rsidR="003955AC">
        <w:rPr>
          <w:rFonts w:eastAsiaTheme="minorEastAsia"/>
        </w:rPr>
        <w:t xml:space="preserve">In IDLE mode, UE is required to perform serving cell evaluation, neighbour cell </w:t>
      </w:r>
      <w:r w:rsidR="003650A3">
        <w:rPr>
          <w:rFonts w:eastAsiaTheme="minorEastAsia"/>
        </w:rPr>
        <w:t>measurements, and paging monitoring etc.</w:t>
      </w:r>
      <w:r w:rsidR="003955AC">
        <w:rPr>
          <w:rFonts w:eastAsiaTheme="minorEastAsia"/>
        </w:rPr>
        <w:t xml:space="preserve"> </w:t>
      </w:r>
      <w:r w:rsidR="0047613F">
        <w:t xml:space="preserve">In legacy requirement, the minimum space of the measurement samples for serving cell evaluation is DRX cycle and the measurement interval for intra-frequency/inter-frequency/inter-RAT measurement will be at least 1.28s. </w:t>
      </w:r>
      <w:r w:rsidR="00C21889">
        <w:t xml:space="preserve">Thus, it’s unnecessary to request a short MGRP </w:t>
      </w:r>
      <w:r w:rsidR="00637C73">
        <w:t>to monitor these measurement behaviours in IDLE mode.</w:t>
      </w:r>
      <w:r w:rsidR="002C0DD1">
        <w:t xml:space="preserve"> The general UE’s behaviours for measurement </w:t>
      </w:r>
      <w:r w:rsidR="00653F9B">
        <w:t xml:space="preserve">with the </w:t>
      </w:r>
      <w:proofErr w:type="spellStart"/>
      <w:r w:rsidR="00653F9B">
        <w:t>shorest</w:t>
      </w:r>
      <w:proofErr w:type="spellEnd"/>
      <w:r w:rsidR="00653F9B">
        <w:t xml:space="preserve"> DRX configuration</w:t>
      </w:r>
      <w:r w:rsidR="002C0DD1">
        <w:t xml:space="preserve"> in IDLE mode</w:t>
      </w:r>
      <w:r w:rsidR="00637C73">
        <w:t xml:space="preserve"> </w:t>
      </w:r>
      <w:r w:rsidR="002C0DD1">
        <w:t xml:space="preserve">is shown in the figure below. </w:t>
      </w:r>
    </w:p>
    <w:p w14:paraId="57422EAF" w14:textId="3FF863B4" w:rsidR="00617D5D" w:rsidRDefault="00653F9B" w:rsidP="00653F9B">
      <w:pPr>
        <w:spacing w:before="120"/>
        <w:jc w:val="center"/>
      </w:pPr>
      <w:r>
        <w:rPr>
          <w:noProof/>
        </w:rPr>
        <w:drawing>
          <wp:inline distT="0" distB="0" distL="0" distR="0" wp14:anchorId="429403E4" wp14:editId="7A76235A">
            <wp:extent cx="3643952" cy="148242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2120" cy="1502017"/>
                    </a:xfrm>
                    <a:prstGeom prst="rect">
                      <a:avLst/>
                    </a:prstGeom>
                    <a:noFill/>
                  </pic:spPr>
                </pic:pic>
              </a:graphicData>
            </a:graphic>
          </wp:inline>
        </w:drawing>
      </w:r>
    </w:p>
    <w:p w14:paraId="3715B600" w14:textId="1C9DE54D" w:rsidR="00653F9B" w:rsidRDefault="00653F9B" w:rsidP="00653F9B">
      <w:pPr>
        <w:spacing w:before="120"/>
        <w:jc w:val="center"/>
      </w:pPr>
      <w:r w:rsidRPr="004841B1">
        <w:rPr>
          <w:rFonts w:asciiTheme="minorHAnsi" w:hAnsiTheme="minorHAnsi"/>
          <w:b/>
          <w:bCs/>
          <w:i/>
          <w:iCs/>
        </w:rPr>
        <w:lastRenderedPageBreak/>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E919C1">
        <w:rPr>
          <w:rFonts w:asciiTheme="minorHAnsi" w:hAnsiTheme="minorHAnsi"/>
          <w:b/>
          <w:bCs/>
          <w:i/>
          <w:iCs/>
          <w:noProof/>
        </w:rPr>
        <w:t>1</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Pr>
          <w:rFonts w:asciiTheme="minorHAnsi" w:hAnsiTheme="minorHAnsi" w:cstheme="minorHAnsi"/>
          <w:b/>
          <w:bCs/>
          <w:i/>
          <w:iCs/>
          <w:lang w:eastAsia="x-none"/>
        </w:rPr>
        <w:t xml:space="preserve"> Example of </w:t>
      </w:r>
      <w:r w:rsidR="002B4C87">
        <w:rPr>
          <w:rFonts w:asciiTheme="minorHAnsi" w:hAnsiTheme="minorHAnsi" w:cstheme="minorHAnsi"/>
          <w:b/>
          <w:bCs/>
          <w:i/>
          <w:iCs/>
          <w:lang w:eastAsia="x-none"/>
        </w:rPr>
        <w:t>UE</w:t>
      </w:r>
      <w:r>
        <w:rPr>
          <w:rFonts w:asciiTheme="minorHAnsi" w:hAnsiTheme="minorHAnsi" w:cstheme="minorHAnsi"/>
          <w:b/>
          <w:bCs/>
          <w:i/>
          <w:iCs/>
          <w:lang w:eastAsia="x-none"/>
        </w:rPr>
        <w:t xml:space="preserve"> measurement</w:t>
      </w:r>
      <w:r w:rsidR="002B4C87">
        <w:rPr>
          <w:rFonts w:asciiTheme="minorHAnsi" w:hAnsiTheme="minorHAnsi" w:cstheme="minorHAnsi"/>
          <w:b/>
          <w:bCs/>
          <w:i/>
          <w:iCs/>
          <w:lang w:eastAsia="x-none"/>
        </w:rPr>
        <w:t xml:space="preserve"> behaviours in IDLE mode(DRX=320ms, serving SMTC=160ms)</w:t>
      </w:r>
    </w:p>
    <w:p w14:paraId="4B32D8CD" w14:textId="52AD01D4" w:rsidR="00B22944" w:rsidRDefault="00B81D12" w:rsidP="00B22944">
      <w:pPr>
        <w:spacing w:before="120"/>
        <w:jc w:val="both"/>
        <w:rPr>
          <w:rFonts w:eastAsiaTheme="minorEastAsia"/>
        </w:rPr>
      </w:pPr>
      <w:r w:rsidRPr="00EF01EA">
        <w:rPr>
          <w:rFonts w:eastAsiaTheme="minorEastAsia"/>
        </w:rPr>
        <w:t xml:space="preserve">In our understanding, the highest priority </w:t>
      </w:r>
      <w:r w:rsidR="003C3479" w:rsidRPr="00EF01EA">
        <w:rPr>
          <w:rFonts w:eastAsiaTheme="minorEastAsia"/>
        </w:rPr>
        <w:t xml:space="preserve">MUSIM </w:t>
      </w:r>
      <w:r w:rsidRPr="00EF01EA">
        <w:rPr>
          <w:rFonts w:eastAsiaTheme="minorEastAsia"/>
        </w:rPr>
        <w:t xml:space="preserve">gap </w:t>
      </w:r>
      <w:r w:rsidR="003C3479" w:rsidRPr="00EF01EA">
        <w:rPr>
          <w:rFonts w:eastAsiaTheme="minorEastAsia"/>
        </w:rPr>
        <w:t xml:space="preserve">will be used to at least monitor paging which means the MGRP of the gap should be </w:t>
      </w:r>
      <w:r w:rsidR="003305F2" w:rsidRPr="00EF01EA">
        <w:rPr>
          <w:rFonts w:eastAsiaTheme="minorEastAsia"/>
        </w:rPr>
        <w:t xml:space="preserve">based on configured DRX cycle. </w:t>
      </w:r>
      <w:r w:rsidR="00637C73" w:rsidRPr="00EF01EA">
        <w:rPr>
          <w:rFonts w:eastAsiaTheme="minorEastAsia"/>
        </w:rPr>
        <w:t>When th</w:t>
      </w:r>
      <w:r w:rsidR="00D2043A" w:rsidRPr="00EF01EA">
        <w:rPr>
          <w:rFonts w:eastAsiaTheme="minorEastAsia"/>
        </w:rPr>
        <w:t xml:space="preserve">is highest </w:t>
      </w:r>
      <w:r w:rsidR="00527573">
        <w:rPr>
          <w:rFonts w:eastAsiaTheme="minorEastAsia"/>
        </w:rPr>
        <w:t>priority</w:t>
      </w:r>
      <w:r w:rsidR="00D2043A" w:rsidRPr="00EF01EA">
        <w:rPr>
          <w:rFonts w:eastAsiaTheme="minorEastAsia"/>
        </w:rPr>
        <w:t xml:space="preserve"> gap </w:t>
      </w:r>
      <w:r w:rsidR="00EF01EA">
        <w:rPr>
          <w:rFonts w:eastAsiaTheme="minorEastAsia"/>
        </w:rPr>
        <w:t>is also</w:t>
      </w:r>
      <w:r w:rsidR="00D2043A" w:rsidRPr="00EF01EA">
        <w:rPr>
          <w:rFonts w:eastAsiaTheme="minorEastAsia"/>
        </w:rPr>
        <w:t xml:space="preserve"> used for other behaviours, such as serving cell evaluation, </w:t>
      </w:r>
      <w:r w:rsidR="00EF01EA">
        <w:rPr>
          <w:rFonts w:eastAsiaTheme="minorEastAsia"/>
        </w:rPr>
        <w:t xml:space="preserve">the </w:t>
      </w:r>
      <w:r w:rsidR="00B67299">
        <w:rPr>
          <w:rFonts w:eastAsiaTheme="minorEastAsia"/>
        </w:rPr>
        <w:t>MGRP</w:t>
      </w:r>
      <w:r w:rsidR="00527573">
        <w:rPr>
          <w:rFonts w:eastAsiaTheme="minorEastAsia"/>
        </w:rPr>
        <w:t xml:space="preserve"> </w:t>
      </w:r>
      <w:r w:rsidR="00B67299">
        <w:rPr>
          <w:rFonts w:eastAsiaTheme="minorEastAsia"/>
        </w:rPr>
        <w:t xml:space="preserve">will be shorten. However, the number of </w:t>
      </w:r>
      <w:r w:rsidR="00527573">
        <w:rPr>
          <w:rFonts w:eastAsiaTheme="minorEastAsia"/>
        </w:rPr>
        <w:t xml:space="preserve">total </w:t>
      </w:r>
      <w:r w:rsidR="00B67299">
        <w:rPr>
          <w:rFonts w:eastAsiaTheme="minorEastAsia"/>
        </w:rPr>
        <w:t xml:space="preserve">requested MUSIM gaps will </w:t>
      </w:r>
      <w:r w:rsidR="006A2B58">
        <w:rPr>
          <w:rFonts w:eastAsiaTheme="minorEastAsia"/>
        </w:rPr>
        <w:t xml:space="preserve">be </w:t>
      </w:r>
      <w:r w:rsidR="00B67299">
        <w:rPr>
          <w:rFonts w:eastAsiaTheme="minorEastAsia"/>
        </w:rPr>
        <w:t xml:space="preserve">also reduced. </w:t>
      </w:r>
      <w:r w:rsidR="006A2B58">
        <w:rPr>
          <w:rFonts w:eastAsiaTheme="minorEastAsia"/>
        </w:rPr>
        <w:t>Thus,</w:t>
      </w:r>
      <w:r w:rsidR="003C3479">
        <w:rPr>
          <w:rFonts w:eastAsiaTheme="minorEastAsia"/>
        </w:rPr>
        <w:t xml:space="preserve"> </w:t>
      </w:r>
      <w:r w:rsidR="006A2B58">
        <w:rPr>
          <w:rFonts w:eastAsiaTheme="minorEastAsia"/>
        </w:rPr>
        <w:t xml:space="preserve">to trade off the </w:t>
      </w:r>
      <w:r w:rsidR="00A442BF">
        <w:rPr>
          <w:rFonts w:eastAsiaTheme="minorEastAsia"/>
        </w:rPr>
        <w:t>usage</w:t>
      </w:r>
      <w:r w:rsidR="006A2B58">
        <w:rPr>
          <w:rFonts w:eastAsiaTheme="minorEastAsia"/>
        </w:rPr>
        <w:t xml:space="preserve"> of the MUSIM gaps and the flexibility of the MUSIM gap</w:t>
      </w:r>
      <w:r w:rsidR="00087DE1">
        <w:rPr>
          <w:rFonts w:eastAsiaTheme="minorEastAsia"/>
        </w:rPr>
        <w:t xml:space="preserve"> design, </w:t>
      </w:r>
      <w:r w:rsidR="00F2782F">
        <w:rPr>
          <w:rFonts w:eastAsiaTheme="minorEastAsia"/>
        </w:rPr>
        <w:t>UE should</w:t>
      </w:r>
      <w:r w:rsidR="00087DE1">
        <w:rPr>
          <w:rFonts w:eastAsiaTheme="minorEastAsia"/>
        </w:rPr>
        <w:t xml:space="preserve"> report</w:t>
      </w:r>
      <w:r w:rsidR="00F2782F">
        <w:rPr>
          <w:rFonts w:eastAsiaTheme="minorEastAsia"/>
        </w:rPr>
        <w:t xml:space="preserve"> the highest MUSIM gap with MGRP larger than 160ms</w:t>
      </w:r>
      <w:r w:rsidR="00CC33CC">
        <w:rPr>
          <w:rFonts w:eastAsiaTheme="minorEastAsia"/>
        </w:rPr>
        <w:t xml:space="preserve">. </w:t>
      </w:r>
      <w:r w:rsidR="00087DE1">
        <w:rPr>
          <w:rFonts w:eastAsiaTheme="minorEastAsia"/>
        </w:rPr>
        <w:t xml:space="preserve"> </w:t>
      </w:r>
      <w:r w:rsidR="00B22944">
        <w:rPr>
          <w:rFonts w:eastAsiaTheme="minorEastAsia"/>
        </w:rPr>
        <w:t xml:space="preserve"> </w:t>
      </w:r>
    </w:p>
    <w:p w14:paraId="3140EB1A" w14:textId="77ED7DCC" w:rsidR="00B22944" w:rsidRDefault="00B22944" w:rsidP="00B22944">
      <w:pPr>
        <w:jc w:val="both"/>
        <w:rPr>
          <w:rFonts w:asciiTheme="minorHAnsi" w:hAnsiTheme="minorHAnsi" w:cstheme="minorHAnsi"/>
          <w:b/>
          <w:bCs/>
          <w:i/>
          <w:szCs w:val="22"/>
        </w:rPr>
      </w:pPr>
      <w:bookmarkStart w:id="6" w:name="_Ref118123855"/>
      <w:bookmarkStart w:id="7" w:name="_Ref14127702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919C1">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When UE requests </w:t>
      </w:r>
      <w:r w:rsidR="0070251F">
        <w:rPr>
          <w:rFonts w:asciiTheme="minorHAnsi" w:hAnsiTheme="minorHAnsi" w:cstheme="minorHAnsi"/>
          <w:b/>
          <w:bCs/>
          <w:i/>
          <w:szCs w:val="22"/>
        </w:rPr>
        <w:t>multiple</w:t>
      </w:r>
      <w:r>
        <w:rPr>
          <w:rFonts w:asciiTheme="minorHAnsi" w:hAnsiTheme="minorHAnsi" w:cstheme="minorHAnsi"/>
          <w:b/>
          <w:bCs/>
          <w:i/>
          <w:szCs w:val="22"/>
        </w:rPr>
        <w:t xml:space="preserve"> MUSIM gaps, </w:t>
      </w:r>
      <w:r w:rsidR="00B259E3">
        <w:rPr>
          <w:rFonts w:asciiTheme="minorHAnsi" w:hAnsiTheme="minorHAnsi" w:cstheme="minorHAnsi"/>
          <w:b/>
          <w:bCs/>
          <w:i/>
          <w:szCs w:val="22"/>
        </w:rPr>
        <w:t>the MGRP of highest priority gap should be larger than 160ms</w:t>
      </w:r>
      <w:r>
        <w:rPr>
          <w:rFonts w:asciiTheme="minorHAnsi" w:hAnsiTheme="minorHAnsi" w:cstheme="minorHAnsi"/>
          <w:b/>
          <w:bCs/>
          <w:i/>
          <w:szCs w:val="22"/>
        </w:rPr>
        <w:t>.</w:t>
      </w:r>
      <w:bookmarkEnd w:id="6"/>
      <w:r w:rsidR="00FF0040">
        <w:rPr>
          <w:rFonts w:asciiTheme="minorHAnsi" w:hAnsiTheme="minorHAnsi" w:cstheme="minorHAnsi"/>
          <w:b/>
          <w:bCs/>
          <w:i/>
          <w:szCs w:val="22"/>
        </w:rPr>
        <w:t xml:space="preserve"> </w:t>
      </w:r>
      <w:r w:rsidR="00797CFB">
        <w:rPr>
          <w:rFonts w:asciiTheme="minorHAnsi" w:hAnsiTheme="minorHAnsi" w:cstheme="minorHAnsi"/>
          <w:b/>
          <w:bCs/>
          <w:i/>
          <w:szCs w:val="22"/>
        </w:rPr>
        <w:t>W</w:t>
      </w:r>
      <w:r w:rsidR="00FF0040" w:rsidRPr="0070251F">
        <w:rPr>
          <w:rFonts w:asciiTheme="minorHAnsi" w:hAnsiTheme="minorHAnsi" w:cstheme="minorHAnsi"/>
          <w:b/>
          <w:bCs/>
          <w:i/>
          <w:szCs w:val="22"/>
        </w:rPr>
        <w:t>hen UE requests only one MUSIM gap, the MGRP should be larger than 80ms</w:t>
      </w:r>
      <w:r w:rsidR="00FF0040">
        <w:rPr>
          <w:rFonts w:asciiTheme="minorHAnsi" w:hAnsiTheme="minorHAnsi" w:cstheme="minorHAnsi"/>
          <w:b/>
          <w:bCs/>
          <w:i/>
          <w:szCs w:val="22"/>
        </w:rPr>
        <w:t>.</w:t>
      </w:r>
      <w:bookmarkEnd w:id="7"/>
    </w:p>
    <w:p w14:paraId="2B1F6C2F" w14:textId="77777777" w:rsidR="006E6DBC" w:rsidRDefault="00264304" w:rsidP="006E6DBC">
      <w:pPr>
        <w:spacing w:before="120"/>
        <w:jc w:val="both"/>
      </w:pPr>
      <w:proofErr w:type="spellStart"/>
      <w:r>
        <w:t>Furthermoe</w:t>
      </w:r>
      <w:proofErr w:type="spellEnd"/>
      <w:r>
        <w:t xml:space="preserve">, to meet the NW-B’s minimum requirement, a reasonable MUSIM gap shall be requested. When NW-B configures a longer DRX cycle, there is no reason for UE to request a very short MGRP for MUSIM gaps. To </w:t>
      </w:r>
      <w:proofErr w:type="spellStart"/>
      <w:r>
        <w:t>trade off</w:t>
      </w:r>
      <w:proofErr w:type="spellEnd"/>
      <w:r>
        <w:t xml:space="preserve"> between UE design flexibility and the performance in NW-A, the UE shall request MUSIM gaps with MGRP larger than 160ms when NW-B configures DRX cycle larger than 640ms. The details implementation can be up to UE.</w:t>
      </w:r>
      <w:bookmarkStart w:id="8" w:name="_Ref131436486"/>
    </w:p>
    <w:p w14:paraId="4B523391" w14:textId="322CED43" w:rsidR="00264304" w:rsidRDefault="00264304" w:rsidP="006E6DBC">
      <w:pPr>
        <w:spacing w:before="120"/>
        <w:jc w:val="both"/>
        <w:rPr>
          <w:rFonts w:asciiTheme="minorHAnsi" w:hAnsiTheme="minorHAnsi" w:cstheme="minorHAnsi"/>
          <w:b/>
          <w:bCs/>
          <w:i/>
          <w:szCs w:val="22"/>
        </w:rPr>
      </w:pPr>
      <w:bookmarkStart w:id="9" w:name="_Ref145431081"/>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919C1">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The </w:t>
      </w:r>
      <w:r w:rsidRPr="000F614A">
        <w:rPr>
          <w:rFonts w:asciiTheme="minorHAnsi" w:hAnsiTheme="minorHAnsi" w:cstheme="minorHAnsi"/>
          <w:b/>
          <w:bCs/>
          <w:i/>
          <w:szCs w:val="22"/>
          <w:lang w:eastAsia="zh-CN"/>
        </w:rPr>
        <w:t xml:space="preserve">UE shall request MUSIM gaps with MGRP </w:t>
      </w:r>
      <w:r>
        <w:rPr>
          <w:rFonts w:asciiTheme="minorHAnsi" w:hAnsiTheme="minorHAnsi" w:cstheme="minorHAnsi"/>
          <w:b/>
          <w:bCs/>
          <w:i/>
          <w:szCs w:val="22"/>
          <w:lang w:eastAsia="zh-CN"/>
        </w:rPr>
        <w:t>larger</w:t>
      </w:r>
      <w:r w:rsidRPr="000F614A">
        <w:rPr>
          <w:rFonts w:asciiTheme="minorHAnsi" w:hAnsiTheme="minorHAnsi" w:cstheme="minorHAnsi"/>
          <w:b/>
          <w:bCs/>
          <w:i/>
          <w:szCs w:val="22"/>
          <w:lang w:eastAsia="zh-CN"/>
        </w:rPr>
        <w:t xml:space="preserve"> than </w:t>
      </w:r>
      <w:r>
        <w:rPr>
          <w:rFonts w:asciiTheme="minorHAnsi" w:hAnsiTheme="minorHAnsi" w:cstheme="minorHAnsi"/>
          <w:b/>
          <w:bCs/>
          <w:i/>
          <w:szCs w:val="22"/>
          <w:lang w:eastAsia="zh-CN"/>
        </w:rPr>
        <w:t>16</w:t>
      </w:r>
      <w:r w:rsidRPr="000F614A">
        <w:rPr>
          <w:rFonts w:asciiTheme="minorHAnsi" w:hAnsiTheme="minorHAnsi" w:cstheme="minorHAnsi"/>
          <w:b/>
          <w:bCs/>
          <w:i/>
          <w:szCs w:val="22"/>
          <w:lang w:eastAsia="zh-CN"/>
        </w:rPr>
        <w:t>0ms when NW-B configures DRX cycle larger than 640ms</w:t>
      </w:r>
      <w:r>
        <w:rPr>
          <w:rFonts w:asciiTheme="minorHAnsi" w:hAnsiTheme="minorHAnsi" w:cstheme="minorHAnsi"/>
          <w:b/>
          <w:bCs/>
          <w:i/>
          <w:szCs w:val="22"/>
          <w:lang w:eastAsia="zh-CN"/>
        </w:rPr>
        <w:t>.</w:t>
      </w:r>
      <w:bookmarkEnd w:id="8"/>
      <w:bookmarkEnd w:id="9"/>
    </w:p>
    <w:p w14:paraId="787BD6AC" w14:textId="77777777" w:rsidR="00E7516F" w:rsidRPr="00B651C2" w:rsidRDefault="00E7516F" w:rsidP="00E7516F">
      <w:pPr>
        <w:pStyle w:val="Heading1"/>
        <w:numPr>
          <w:ilvl w:val="0"/>
          <w:numId w:val="1"/>
        </w:numPr>
        <w:spacing w:before="360" w:after="0"/>
        <w:ind w:left="357" w:hanging="357"/>
        <w:jc w:val="both"/>
      </w:pPr>
      <w:r w:rsidRPr="00B651C2">
        <w:t>Collision within MUSIM gaps</w:t>
      </w:r>
    </w:p>
    <w:p w14:paraId="41E774A7" w14:textId="77777777" w:rsidR="00E7516F" w:rsidRDefault="00E7516F" w:rsidP="00E7516F">
      <w:pPr>
        <w:spacing w:before="120"/>
        <w:jc w:val="both"/>
        <w:rPr>
          <w:b/>
          <w:bCs/>
          <w:u w:val="single"/>
          <w:lang w:val="en-US"/>
        </w:rPr>
      </w:pPr>
      <w:r w:rsidRPr="00DE5F73">
        <w:rPr>
          <w:b/>
          <w:bCs/>
          <w:u w:val="single"/>
          <w:lang w:val="en-US"/>
        </w:rPr>
        <w:t>Solution for collision between different MUSIM gaps</w:t>
      </w:r>
    </w:p>
    <w:p w14:paraId="5725107B" w14:textId="77777777" w:rsidR="00EF1C03" w:rsidRDefault="00E7516F" w:rsidP="003113A8">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In last meeting, </w:t>
      </w:r>
      <w:r w:rsidR="00980CE3">
        <w:rPr>
          <w:rFonts w:asciiTheme="minorHAnsi" w:eastAsiaTheme="minorEastAsia" w:hAnsiTheme="minorHAnsi" w:cstheme="minorHAnsi"/>
          <w:lang w:val="en-US" w:eastAsia="zh-TW"/>
        </w:rPr>
        <w:t>the solutions for collision between different MUSIM gaps are agreed as follow.</w:t>
      </w:r>
      <w:r w:rsidR="00E81E19">
        <w:rPr>
          <w:rFonts w:asciiTheme="minorHAnsi" w:eastAsiaTheme="minorEastAsia" w:hAnsiTheme="minorHAnsi" w:cstheme="minorHAnsi"/>
          <w:lang w:val="en-US" w:eastAsia="zh-TW"/>
        </w:rPr>
        <w:t xml:space="preserve"> </w:t>
      </w:r>
    </w:p>
    <w:tbl>
      <w:tblPr>
        <w:tblStyle w:val="TableGrid"/>
        <w:tblW w:w="0" w:type="auto"/>
        <w:tblLook w:val="04A0" w:firstRow="1" w:lastRow="0" w:firstColumn="1" w:lastColumn="0" w:noHBand="0" w:noVBand="1"/>
      </w:tblPr>
      <w:tblGrid>
        <w:gridCol w:w="9629"/>
      </w:tblGrid>
      <w:tr w:rsidR="00EF1C03" w14:paraId="34AC63E6" w14:textId="77777777" w:rsidTr="00EF1C03">
        <w:tc>
          <w:tcPr>
            <w:tcW w:w="9629" w:type="dxa"/>
          </w:tcPr>
          <w:p w14:paraId="5DAD175A" w14:textId="77777777" w:rsidR="00EF1C03" w:rsidRPr="00A802C4" w:rsidRDefault="007C17B4" w:rsidP="003E2DB2">
            <w:pPr>
              <w:spacing w:after="0"/>
              <w:jc w:val="both"/>
              <w:rPr>
                <w:b/>
                <w:bCs/>
                <w:color w:val="000000"/>
                <w:sz w:val="18"/>
                <w:szCs w:val="18"/>
                <w:u w:val="single"/>
              </w:rPr>
            </w:pPr>
            <w:r w:rsidRPr="00A802C4">
              <w:rPr>
                <w:b/>
                <w:bCs/>
                <w:color w:val="000000"/>
                <w:sz w:val="18"/>
                <w:szCs w:val="18"/>
                <w:u w:val="single"/>
              </w:rPr>
              <w:t>Issue 2-2-1: Definition of the collision between different MUSIM gaps</w:t>
            </w:r>
          </w:p>
          <w:p w14:paraId="273D54C5" w14:textId="77777777" w:rsidR="007C17B4" w:rsidRPr="007C17B4" w:rsidRDefault="007C17B4" w:rsidP="00A802C4">
            <w:pPr>
              <w:spacing w:after="0"/>
              <w:rPr>
                <w:rFonts w:eastAsia="Times New Roman"/>
                <w:sz w:val="18"/>
                <w:szCs w:val="18"/>
                <w:lang w:val="en-US" w:eastAsia="zh-CN"/>
              </w:rPr>
            </w:pPr>
            <w:r w:rsidRPr="007C17B4">
              <w:rPr>
                <w:rFonts w:eastAsia="Times New Roman"/>
                <w:sz w:val="18"/>
                <w:szCs w:val="18"/>
                <w:lang w:val="en-US" w:eastAsia="zh-CN"/>
              </w:rPr>
              <w:t>Agreement:</w:t>
            </w:r>
          </w:p>
          <w:p w14:paraId="76E9CA4D" w14:textId="77777777" w:rsidR="007C17B4" w:rsidRPr="007C17B4" w:rsidRDefault="007C17B4" w:rsidP="00A802C4">
            <w:pPr>
              <w:numPr>
                <w:ilvl w:val="0"/>
                <w:numId w:val="41"/>
              </w:numPr>
              <w:spacing w:after="0"/>
              <w:ind w:left="464"/>
              <w:textAlignment w:val="center"/>
              <w:rPr>
                <w:rFonts w:ascii="Calibri" w:eastAsia="Times New Roman" w:hAnsi="Calibri" w:cs="Calibri"/>
                <w:lang w:val="en-US" w:eastAsia="zh-CN"/>
              </w:rPr>
            </w:pPr>
            <w:r w:rsidRPr="007C17B4">
              <w:rPr>
                <w:rFonts w:eastAsia="Times New Roman"/>
                <w:sz w:val="18"/>
                <w:szCs w:val="18"/>
                <w:lang w:val="en-US" w:eastAsia="zh-CN"/>
              </w:rPr>
              <w:t>The gap proximity condition for the Rel-17 concurrent gap collision will be reused for the collision between different MUSIM gap when priority rules are used to handle the collision between MUSIM gaps</w:t>
            </w:r>
          </w:p>
          <w:p w14:paraId="0D812D8C" w14:textId="77777777" w:rsidR="007C17B4" w:rsidRPr="007C17B4" w:rsidRDefault="007C17B4" w:rsidP="003E2DB2">
            <w:pPr>
              <w:spacing w:after="0"/>
              <w:rPr>
                <w:rFonts w:eastAsia="Times New Roman"/>
                <w:color w:val="000000"/>
                <w:sz w:val="18"/>
                <w:szCs w:val="18"/>
                <w:lang w:eastAsia="zh-CN"/>
              </w:rPr>
            </w:pPr>
            <w:r w:rsidRPr="007C17B4">
              <w:rPr>
                <w:rFonts w:eastAsia="Times New Roman"/>
                <w:b/>
                <w:bCs/>
                <w:color w:val="000000"/>
                <w:sz w:val="18"/>
                <w:szCs w:val="18"/>
                <w:u w:val="single"/>
                <w:lang w:eastAsia="zh-CN"/>
              </w:rPr>
              <w:t>Issue 2-2-2-2: How to determine when “keep solution” is used based on UE request</w:t>
            </w:r>
          </w:p>
          <w:p w14:paraId="3B7CCBB3" w14:textId="77777777" w:rsidR="00267DE0" w:rsidRPr="00267DE0" w:rsidRDefault="00267DE0" w:rsidP="003E2DB2">
            <w:pPr>
              <w:spacing w:after="0"/>
              <w:rPr>
                <w:rFonts w:eastAsia="Times New Roman"/>
                <w:sz w:val="18"/>
                <w:szCs w:val="18"/>
                <w:lang w:eastAsia="zh-CN"/>
              </w:rPr>
            </w:pPr>
            <w:r w:rsidRPr="00267DE0">
              <w:rPr>
                <w:rFonts w:eastAsia="Times New Roman"/>
                <w:sz w:val="18"/>
                <w:szCs w:val="18"/>
                <w:lang w:eastAsia="zh-CN"/>
              </w:rPr>
              <w:t>Agreements:</w:t>
            </w:r>
          </w:p>
          <w:p w14:paraId="3D9F5517" w14:textId="77777777" w:rsidR="00267DE0" w:rsidRPr="00267DE0" w:rsidRDefault="00267DE0" w:rsidP="003E2DB2">
            <w:pPr>
              <w:spacing w:after="0"/>
              <w:ind w:left="1080"/>
              <w:rPr>
                <w:rFonts w:eastAsia="Times New Roman"/>
                <w:sz w:val="18"/>
                <w:szCs w:val="18"/>
                <w:lang w:eastAsia="zh-CN"/>
              </w:rPr>
            </w:pPr>
            <w:r w:rsidRPr="00267DE0">
              <w:rPr>
                <w:rFonts w:eastAsia="Times New Roman"/>
                <w:sz w:val="18"/>
                <w:szCs w:val="18"/>
                <w:lang w:eastAsia="zh-CN"/>
              </w:rPr>
              <w:t>Introduce signalling to allow UE to request to use “keep solution” collision handling mechanism for requested aperiodic and periodic MUSIM gaps and network to grant UE the use of “keep solution”. The same request applies for all MUSIM gaps altogether (i.e. one bit indication). Signalling design is up to RAN2.</w:t>
            </w:r>
          </w:p>
          <w:p w14:paraId="24901CA3" w14:textId="77777777" w:rsidR="00267DE0" w:rsidRPr="00267DE0" w:rsidRDefault="00267DE0" w:rsidP="003E2DB2">
            <w:pPr>
              <w:spacing w:after="0"/>
              <w:rPr>
                <w:rFonts w:eastAsia="Times New Roman"/>
                <w:sz w:val="18"/>
                <w:szCs w:val="18"/>
                <w:lang w:val="en-US" w:eastAsia="zh-CN"/>
              </w:rPr>
            </w:pPr>
            <w:r w:rsidRPr="00267DE0">
              <w:rPr>
                <w:rFonts w:eastAsia="Times New Roman"/>
                <w:sz w:val="18"/>
                <w:szCs w:val="18"/>
                <w:lang w:val="en-US" w:eastAsia="zh-CN"/>
              </w:rPr>
              <w:t>Agreement:</w:t>
            </w:r>
          </w:p>
          <w:p w14:paraId="47A7656B" w14:textId="77777777" w:rsidR="00267DE0" w:rsidRPr="00267DE0" w:rsidRDefault="00267DE0" w:rsidP="003E2DB2">
            <w:pPr>
              <w:spacing w:after="0"/>
              <w:ind w:left="1080"/>
              <w:rPr>
                <w:rFonts w:eastAsia="Times New Roman"/>
                <w:sz w:val="18"/>
                <w:szCs w:val="18"/>
                <w:lang w:eastAsia="zh-CN"/>
              </w:rPr>
            </w:pPr>
            <w:r w:rsidRPr="00267DE0">
              <w:rPr>
                <w:rFonts w:eastAsia="Times New Roman"/>
                <w:sz w:val="18"/>
                <w:szCs w:val="18"/>
                <w:lang w:eastAsia="zh-CN"/>
              </w:rPr>
              <w:t>NW A sends feedback to UE to let UE know NW A’s decision on “keep solution” request</w:t>
            </w:r>
          </w:p>
          <w:p w14:paraId="7BEA894B" w14:textId="77777777" w:rsidR="00267DE0" w:rsidRPr="00267DE0" w:rsidRDefault="00267DE0" w:rsidP="003E2DB2">
            <w:pPr>
              <w:numPr>
                <w:ilvl w:val="0"/>
                <w:numId w:val="42"/>
              </w:numPr>
              <w:spacing w:after="0"/>
              <w:textAlignment w:val="center"/>
              <w:rPr>
                <w:rFonts w:ascii="Calibri" w:eastAsia="Times New Roman" w:hAnsi="Calibri" w:cs="Calibri"/>
                <w:lang w:val="en-US" w:eastAsia="zh-CN"/>
              </w:rPr>
            </w:pPr>
            <w:r w:rsidRPr="00267DE0">
              <w:rPr>
                <w:rFonts w:eastAsia="Times New Roman"/>
                <w:sz w:val="18"/>
                <w:szCs w:val="18"/>
                <w:lang w:val="en-US" w:eastAsia="zh-CN"/>
              </w:rPr>
              <w:t xml:space="preserve">Feedback </w:t>
            </w:r>
            <w:proofErr w:type="spellStart"/>
            <w:r w:rsidRPr="00267DE0">
              <w:rPr>
                <w:rFonts w:eastAsia="Times New Roman"/>
                <w:sz w:val="18"/>
                <w:szCs w:val="18"/>
                <w:lang w:val="en-US" w:eastAsia="zh-CN"/>
              </w:rPr>
              <w:t>signalling</w:t>
            </w:r>
            <w:proofErr w:type="spellEnd"/>
            <w:r w:rsidRPr="00267DE0">
              <w:rPr>
                <w:rFonts w:eastAsia="Times New Roman"/>
                <w:sz w:val="18"/>
                <w:szCs w:val="18"/>
                <w:lang w:val="en-US" w:eastAsia="zh-CN"/>
              </w:rPr>
              <w:t xml:space="preserve"> is up to RAN2 design.</w:t>
            </w:r>
          </w:p>
          <w:p w14:paraId="311B6B80" w14:textId="77777777" w:rsidR="00267DE0" w:rsidRPr="00267DE0" w:rsidRDefault="00267DE0" w:rsidP="003E2DB2">
            <w:pPr>
              <w:spacing w:after="0"/>
              <w:rPr>
                <w:rFonts w:eastAsia="Times New Roman"/>
                <w:color w:val="000000"/>
                <w:sz w:val="18"/>
                <w:szCs w:val="18"/>
                <w:lang w:eastAsia="zh-CN"/>
              </w:rPr>
            </w:pPr>
            <w:r w:rsidRPr="00267DE0">
              <w:rPr>
                <w:rFonts w:eastAsia="Times New Roman"/>
                <w:b/>
                <w:bCs/>
                <w:color w:val="000000"/>
                <w:sz w:val="18"/>
                <w:szCs w:val="18"/>
                <w:u w:val="single"/>
                <w:lang w:eastAsia="zh-CN"/>
              </w:rPr>
              <w:t>Issue 2-2-2-3: On “equal priority” for MUSIM gaps</w:t>
            </w:r>
          </w:p>
          <w:p w14:paraId="2F4CD964" w14:textId="77777777" w:rsidR="00267DE0" w:rsidRPr="00267DE0" w:rsidRDefault="00267DE0" w:rsidP="003E2DB2">
            <w:pPr>
              <w:spacing w:after="0"/>
              <w:rPr>
                <w:rFonts w:eastAsia="Times New Roman"/>
                <w:sz w:val="18"/>
                <w:szCs w:val="18"/>
                <w:lang w:val="en-US" w:eastAsia="zh-CN"/>
              </w:rPr>
            </w:pPr>
            <w:r w:rsidRPr="00267DE0">
              <w:rPr>
                <w:rFonts w:eastAsia="Times New Roman"/>
                <w:sz w:val="18"/>
                <w:szCs w:val="18"/>
                <w:lang w:val="en-US" w:eastAsia="zh-CN"/>
              </w:rPr>
              <w:t xml:space="preserve">Agreement:  </w:t>
            </w:r>
          </w:p>
          <w:p w14:paraId="323C9E6E" w14:textId="77777777" w:rsidR="00267DE0" w:rsidRPr="00267DE0" w:rsidRDefault="00267DE0" w:rsidP="003E2DB2">
            <w:pPr>
              <w:numPr>
                <w:ilvl w:val="0"/>
                <w:numId w:val="43"/>
              </w:numPr>
              <w:spacing w:after="0"/>
              <w:textAlignment w:val="center"/>
              <w:rPr>
                <w:rFonts w:ascii="Calibri" w:eastAsia="Times New Roman" w:hAnsi="Calibri" w:cs="Calibri"/>
                <w:lang w:val="en-US" w:eastAsia="zh-CN"/>
              </w:rPr>
            </w:pPr>
            <w:r w:rsidRPr="00267DE0">
              <w:rPr>
                <w:rFonts w:eastAsia="Times New Roman"/>
                <w:sz w:val="18"/>
                <w:szCs w:val="18"/>
                <w:lang w:val="en-US" w:eastAsia="zh-CN"/>
              </w:rPr>
              <w:t>“Equal priority” is not allowed (UE will not request equal priority and NW A will not allocate equal priority)</w:t>
            </w:r>
          </w:p>
          <w:p w14:paraId="1B832FC0" w14:textId="77777777" w:rsidR="007C17B4" w:rsidRPr="00A802C4" w:rsidRDefault="003E2DB2" w:rsidP="003E2DB2">
            <w:pPr>
              <w:spacing w:after="0"/>
              <w:jc w:val="both"/>
              <w:rPr>
                <w:b/>
                <w:bCs/>
                <w:color w:val="000000"/>
                <w:sz w:val="18"/>
                <w:szCs w:val="18"/>
                <w:u w:val="single"/>
              </w:rPr>
            </w:pPr>
            <w:r w:rsidRPr="00A802C4">
              <w:rPr>
                <w:b/>
                <w:bCs/>
                <w:color w:val="000000"/>
                <w:sz w:val="18"/>
                <w:szCs w:val="18"/>
                <w:u w:val="single"/>
              </w:rPr>
              <w:t>Issue 2-2-4: UE behaviour when using “keep solution”</w:t>
            </w:r>
          </w:p>
          <w:p w14:paraId="66B7D17D" w14:textId="77777777" w:rsidR="003E2DB2" w:rsidRPr="003E2DB2" w:rsidRDefault="003E2DB2" w:rsidP="003E2DB2">
            <w:pPr>
              <w:spacing w:after="0"/>
              <w:rPr>
                <w:rFonts w:eastAsia="Times New Roman"/>
                <w:sz w:val="18"/>
                <w:szCs w:val="18"/>
                <w:lang w:val="en-US" w:eastAsia="zh-CN"/>
              </w:rPr>
            </w:pPr>
            <w:r w:rsidRPr="003E2DB2">
              <w:rPr>
                <w:rFonts w:eastAsia="Times New Roman"/>
                <w:sz w:val="18"/>
                <w:szCs w:val="18"/>
                <w:lang w:val="en-US" w:eastAsia="zh-CN"/>
              </w:rPr>
              <w:t>Agreements:</w:t>
            </w:r>
          </w:p>
          <w:p w14:paraId="00FAE83F" w14:textId="6BCC48F5" w:rsidR="003E2DB2" w:rsidRPr="003E2DB2" w:rsidRDefault="003E2DB2" w:rsidP="003E2DB2">
            <w:pPr>
              <w:numPr>
                <w:ilvl w:val="0"/>
                <w:numId w:val="43"/>
              </w:numPr>
              <w:spacing w:after="0"/>
              <w:textAlignment w:val="center"/>
              <w:rPr>
                <w:rFonts w:asciiTheme="minorHAnsi" w:eastAsiaTheme="minorEastAsia" w:hAnsiTheme="minorHAnsi" w:cstheme="minorHAnsi"/>
                <w:lang w:eastAsia="zh-TW"/>
              </w:rPr>
            </w:pPr>
            <w:r w:rsidRPr="003E2DB2">
              <w:rPr>
                <w:rFonts w:eastAsia="Times New Roman"/>
                <w:sz w:val="18"/>
                <w:szCs w:val="18"/>
                <w:lang w:val="en-US" w:eastAsia="zh-CN"/>
              </w:rPr>
              <w:t>When “keep solution” is used, the UE keep all colliding MUSIM gaps irrespective of the priority of the MUSIM gaps</w:t>
            </w:r>
          </w:p>
        </w:tc>
      </w:tr>
    </w:tbl>
    <w:p w14:paraId="1C3AFB18" w14:textId="5FE76F4C" w:rsidR="00EF1C03" w:rsidRDefault="00E81E19" w:rsidP="00A802C4">
      <w:pPr>
        <w:spacing w:before="120"/>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The remaining issue </w:t>
      </w:r>
      <w:r w:rsidR="00AF2674">
        <w:rPr>
          <w:rFonts w:asciiTheme="minorHAnsi" w:eastAsiaTheme="minorEastAsia" w:hAnsiTheme="minorHAnsi" w:cstheme="minorHAnsi"/>
          <w:lang w:val="en-US" w:eastAsia="zh-TW"/>
        </w:rPr>
        <w:t xml:space="preserve">is to clarify UE’s </w:t>
      </w:r>
      <w:proofErr w:type="spellStart"/>
      <w:r w:rsidR="00AF2674">
        <w:rPr>
          <w:rFonts w:asciiTheme="minorHAnsi" w:eastAsiaTheme="minorEastAsia" w:hAnsiTheme="minorHAnsi" w:cstheme="minorHAnsi"/>
          <w:lang w:val="en-US" w:eastAsia="zh-TW"/>
        </w:rPr>
        <w:t>behaviour</w:t>
      </w:r>
      <w:proofErr w:type="spellEnd"/>
      <w:r w:rsidR="00AF2674">
        <w:rPr>
          <w:rFonts w:asciiTheme="minorHAnsi" w:eastAsiaTheme="minorEastAsia" w:hAnsiTheme="minorHAnsi" w:cstheme="minorHAnsi"/>
          <w:lang w:val="en-US" w:eastAsia="zh-TW"/>
        </w:rPr>
        <w:t xml:space="preserve"> when ‘keep’</w:t>
      </w:r>
      <w:r w:rsidR="00070727">
        <w:rPr>
          <w:rFonts w:asciiTheme="minorHAnsi" w:eastAsiaTheme="minorEastAsia" w:hAnsiTheme="minorHAnsi" w:cstheme="minorHAnsi"/>
          <w:lang w:val="en-US" w:eastAsia="zh-TW"/>
        </w:rPr>
        <w:t xml:space="preserve"> rule request is rejected by NW</w:t>
      </w:r>
      <w:r w:rsidR="00A06FE7">
        <w:rPr>
          <w:rFonts w:asciiTheme="minorHAnsi" w:eastAsiaTheme="minorEastAsia" w:hAnsiTheme="minorHAnsi" w:cstheme="minorHAnsi"/>
          <w:lang w:val="en-US" w:eastAsia="zh-TW"/>
        </w:rPr>
        <w:t>.</w:t>
      </w:r>
      <w:r w:rsidR="00070727">
        <w:rPr>
          <w:rFonts w:asciiTheme="minorHAnsi" w:eastAsiaTheme="minorEastAsia" w:hAnsiTheme="minorHAnsi" w:cstheme="minorHAnsi"/>
          <w:lang w:val="en-US" w:eastAsia="zh-TW"/>
        </w:rPr>
        <w:t xml:space="preserve"> In our understanding, the </w:t>
      </w:r>
      <w:r w:rsidR="0073389C">
        <w:rPr>
          <w:rFonts w:asciiTheme="minorHAnsi" w:eastAsiaTheme="minorEastAsia" w:hAnsiTheme="minorHAnsi" w:cstheme="minorHAnsi"/>
          <w:lang w:val="en-US" w:eastAsia="zh-TW"/>
        </w:rPr>
        <w:t xml:space="preserve">issue </w:t>
      </w:r>
      <w:r w:rsidR="00070727">
        <w:rPr>
          <w:rFonts w:asciiTheme="minorHAnsi" w:eastAsiaTheme="minorEastAsia" w:hAnsiTheme="minorHAnsi" w:cstheme="minorHAnsi"/>
          <w:lang w:val="en-US" w:eastAsia="zh-TW"/>
        </w:rPr>
        <w:t xml:space="preserve">is </w:t>
      </w:r>
      <w:proofErr w:type="spellStart"/>
      <w:r w:rsidR="00070727">
        <w:rPr>
          <w:rFonts w:asciiTheme="minorHAnsi" w:eastAsiaTheme="minorEastAsia" w:hAnsiTheme="minorHAnsi" w:cstheme="minorHAnsi"/>
          <w:lang w:val="en-US" w:eastAsia="zh-TW"/>
        </w:rPr>
        <w:t>straitforward</w:t>
      </w:r>
      <w:proofErr w:type="spellEnd"/>
      <w:r w:rsidR="0073389C">
        <w:rPr>
          <w:rFonts w:asciiTheme="minorHAnsi" w:eastAsiaTheme="minorEastAsia" w:hAnsiTheme="minorHAnsi" w:cstheme="minorHAnsi"/>
          <w:lang w:val="en-US" w:eastAsia="zh-TW"/>
        </w:rPr>
        <w:t xml:space="preserve">. </w:t>
      </w:r>
      <w:r w:rsidR="006909BB">
        <w:rPr>
          <w:rFonts w:asciiTheme="minorHAnsi" w:eastAsiaTheme="minorEastAsia" w:hAnsiTheme="minorHAnsi" w:cstheme="minorHAnsi"/>
          <w:lang w:val="en-US" w:eastAsia="zh-TW"/>
        </w:rPr>
        <w:t xml:space="preserve"> </w:t>
      </w:r>
      <w:r w:rsidR="0073389C">
        <w:rPr>
          <w:rFonts w:asciiTheme="minorHAnsi" w:eastAsiaTheme="minorEastAsia" w:hAnsiTheme="minorHAnsi" w:cstheme="minorHAnsi"/>
          <w:lang w:val="en-US" w:eastAsia="zh-TW"/>
        </w:rPr>
        <w:t xml:space="preserve">UE’s </w:t>
      </w:r>
      <w:proofErr w:type="spellStart"/>
      <w:r w:rsidR="0073389C">
        <w:rPr>
          <w:rFonts w:asciiTheme="minorHAnsi" w:eastAsiaTheme="minorEastAsia" w:hAnsiTheme="minorHAnsi" w:cstheme="minorHAnsi"/>
          <w:lang w:val="en-US" w:eastAsia="zh-TW"/>
        </w:rPr>
        <w:t>behaviour</w:t>
      </w:r>
      <w:proofErr w:type="spellEnd"/>
      <w:r w:rsidR="0073389C">
        <w:rPr>
          <w:rFonts w:asciiTheme="minorHAnsi" w:eastAsiaTheme="minorEastAsia" w:hAnsiTheme="minorHAnsi" w:cstheme="minorHAnsi"/>
          <w:lang w:val="en-US" w:eastAsia="zh-TW"/>
        </w:rPr>
        <w:t xml:space="preserve"> shall follow ‘priority’ rule once NW </w:t>
      </w:r>
      <w:r w:rsidR="00EF1C03">
        <w:rPr>
          <w:rFonts w:asciiTheme="minorHAnsi" w:eastAsiaTheme="minorEastAsia" w:hAnsiTheme="minorHAnsi" w:cstheme="minorHAnsi"/>
          <w:lang w:val="en-US" w:eastAsia="zh-TW"/>
        </w:rPr>
        <w:t>reject</w:t>
      </w:r>
      <w:r w:rsidR="00D75A5D">
        <w:rPr>
          <w:rFonts w:asciiTheme="minorHAnsi" w:eastAsiaTheme="minorEastAsia" w:hAnsiTheme="minorHAnsi" w:cstheme="minorHAnsi"/>
          <w:lang w:val="en-US" w:eastAsia="zh-TW"/>
        </w:rPr>
        <w:t>s</w:t>
      </w:r>
      <w:r w:rsidR="00EF1C03">
        <w:rPr>
          <w:rFonts w:asciiTheme="minorHAnsi" w:eastAsiaTheme="minorEastAsia" w:hAnsiTheme="minorHAnsi" w:cstheme="minorHAnsi"/>
          <w:lang w:val="en-US" w:eastAsia="zh-TW"/>
        </w:rPr>
        <w:t xml:space="preserve"> the ‘keep’ rule.</w:t>
      </w:r>
    </w:p>
    <w:p w14:paraId="17FEB758" w14:textId="4D40CBA1" w:rsidR="00B11F44" w:rsidRDefault="00A802C4" w:rsidP="003113A8">
      <w:pPr>
        <w:jc w:val="both"/>
        <w:rPr>
          <w:rFonts w:asciiTheme="minorHAnsi" w:eastAsiaTheme="minorEastAsia" w:hAnsiTheme="minorHAnsi" w:cstheme="minorHAnsi"/>
          <w:lang w:val="en-US" w:eastAsia="zh-TW"/>
        </w:rPr>
      </w:pPr>
      <w:bookmarkStart w:id="10" w:name="_Ref14543108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919C1">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When NW rejects ‘</w:t>
      </w:r>
      <w:r w:rsidR="00B75595">
        <w:rPr>
          <w:rFonts w:asciiTheme="minorHAnsi" w:hAnsiTheme="minorHAnsi" w:cstheme="minorHAnsi"/>
          <w:b/>
          <w:bCs/>
          <w:i/>
          <w:szCs w:val="22"/>
        </w:rPr>
        <w:t>keep</w:t>
      </w:r>
      <w:r>
        <w:rPr>
          <w:rFonts w:asciiTheme="minorHAnsi" w:hAnsiTheme="minorHAnsi" w:cstheme="minorHAnsi"/>
          <w:b/>
          <w:bCs/>
          <w:i/>
          <w:szCs w:val="22"/>
        </w:rPr>
        <w:t>’</w:t>
      </w:r>
      <w:r w:rsidR="00B75595">
        <w:rPr>
          <w:rFonts w:asciiTheme="minorHAnsi" w:hAnsiTheme="minorHAnsi" w:cstheme="minorHAnsi"/>
          <w:b/>
          <w:bCs/>
          <w:i/>
          <w:szCs w:val="22"/>
        </w:rPr>
        <w:t xml:space="preserve"> rule suggestion from UE side, UE shall follow ‘priority’ rule</w:t>
      </w:r>
      <w:r w:rsidR="007979F6">
        <w:rPr>
          <w:rFonts w:asciiTheme="minorHAnsi" w:hAnsiTheme="minorHAnsi" w:cstheme="minorHAnsi"/>
          <w:b/>
          <w:bCs/>
          <w:i/>
          <w:szCs w:val="22"/>
        </w:rPr>
        <w:t xml:space="preserve"> to handle the MUSIM gaps collision.</w:t>
      </w:r>
      <w:bookmarkEnd w:id="10"/>
    </w:p>
    <w:p w14:paraId="04C644CA" w14:textId="297A047C" w:rsidR="003113A8" w:rsidRPr="00D038D6" w:rsidRDefault="00D038D6" w:rsidP="00D038D6">
      <w:pPr>
        <w:spacing w:before="120"/>
        <w:jc w:val="both"/>
        <w:rPr>
          <w:b/>
          <w:bCs/>
          <w:u w:val="single"/>
          <w:lang w:val="en-US"/>
        </w:rPr>
      </w:pPr>
      <w:r w:rsidRPr="00D038D6">
        <w:rPr>
          <w:b/>
          <w:bCs/>
          <w:u w:val="single"/>
          <w:lang w:val="en-US"/>
        </w:rPr>
        <w:t>Issue 2-3-1 Clarifications on collision between Type-2 MG and MUSIM gaps</w:t>
      </w:r>
    </w:p>
    <w:p w14:paraId="76F6C3B5" w14:textId="5E9A7219" w:rsidR="0039456A" w:rsidRDefault="00DB7CEA" w:rsidP="0039456A">
      <w:pPr>
        <w:jc w:val="both"/>
        <w:rPr>
          <w:lang w:val="en-US" w:eastAsia="zh-CN"/>
        </w:rPr>
      </w:pPr>
      <w:r>
        <w:rPr>
          <w:lang w:val="en-US" w:eastAsia="zh-CN"/>
        </w:rPr>
        <w:t>In last meeting, RAN4 achieves the agreements about how to handle the collision within MUSIM gaps</w:t>
      </w:r>
      <w:r w:rsidR="0039456A">
        <w:rPr>
          <w:lang w:val="en-US" w:eastAsia="zh-CN"/>
        </w:rPr>
        <w:t>.</w:t>
      </w:r>
      <w:r>
        <w:rPr>
          <w:lang w:val="en-US" w:eastAsia="zh-CN"/>
        </w:rPr>
        <w:t xml:space="preserve"> </w:t>
      </w:r>
    </w:p>
    <w:tbl>
      <w:tblPr>
        <w:tblStyle w:val="TableGrid"/>
        <w:tblW w:w="0" w:type="auto"/>
        <w:tblLook w:val="04A0" w:firstRow="1" w:lastRow="0" w:firstColumn="1" w:lastColumn="0" w:noHBand="0" w:noVBand="1"/>
      </w:tblPr>
      <w:tblGrid>
        <w:gridCol w:w="9629"/>
      </w:tblGrid>
      <w:tr w:rsidR="0039456A" w14:paraId="08AE1F25" w14:textId="77777777" w:rsidTr="002533B2">
        <w:tc>
          <w:tcPr>
            <w:tcW w:w="9629" w:type="dxa"/>
          </w:tcPr>
          <w:p w14:paraId="240D20AE" w14:textId="77777777" w:rsidR="007D5314" w:rsidRPr="007D5314" w:rsidRDefault="007D5314" w:rsidP="007D5314">
            <w:pPr>
              <w:spacing w:after="0"/>
              <w:rPr>
                <w:rFonts w:eastAsia="Times New Roman"/>
                <w:color w:val="000000"/>
                <w:sz w:val="18"/>
                <w:szCs w:val="18"/>
                <w:lang w:eastAsia="zh-CN"/>
              </w:rPr>
            </w:pPr>
            <w:r w:rsidRPr="007D5314">
              <w:rPr>
                <w:rFonts w:eastAsia="Times New Roman"/>
                <w:b/>
                <w:bCs/>
                <w:color w:val="000000"/>
                <w:sz w:val="18"/>
                <w:szCs w:val="18"/>
                <w:u w:val="single"/>
                <w:lang w:eastAsia="zh-CN"/>
              </w:rPr>
              <w:t xml:space="preserve">Issue 2-3-1 Clarifications on collision between Type-2 MG and MUSIM gaps </w:t>
            </w:r>
          </w:p>
          <w:p w14:paraId="26AB833C" w14:textId="77777777" w:rsidR="007D5314" w:rsidRPr="007D5314" w:rsidRDefault="007D5314" w:rsidP="007D5314">
            <w:pPr>
              <w:numPr>
                <w:ilvl w:val="0"/>
                <w:numId w:val="38"/>
              </w:numPr>
              <w:spacing w:after="0"/>
              <w:ind w:left="464"/>
              <w:textAlignment w:val="center"/>
              <w:rPr>
                <w:rFonts w:ascii="Calibri" w:eastAsia="Times New Roman" w:hAnsi="Calibri" w:cs="Calibri"/>
                <w:lang w:eastAsia="zh-CN"/>
              </w:rPr>
            </w:pPr>
            <w:r w:rsidRPr="007D5314">
              <w:rPr>
                <w:rFonts w:eastAsia="Times New Roman"/>
                <w:color w:val="000000"/>
                <w:sz w:val="18"/>
                <w:szCs w:val="18"/>
                <w:lang w:eastAsia="zh-CN"/>
              </w:rPr>
              <w:t xml:space="preserve">Proposals    </w:t>
            </w:r>
          </w:p>
          <w:p w14:paraId="1CD66E57" w14:textId="77777777" w:rsidR="007D5314" w:rsidRPr="007D5314" w:rsidRDefault="007D5314" w:rsidP="007D5314">
            <w:pPr>
              <w:numPr>
                <w:ilvl w:val="1"/>
                <w:numId w:val="38"/>
              </w:numPr>
              <w:spacing w:after="0"/>
              <w:ind w:left="1184"/>
              <w:textAlignment w:val="center"/>
              <w:rPr>
                <w:rFonts w:ascii="Calibri" w:eastAsia="Times New Roman" w:hAnsi="Calibri" w:cs="Calibri"/>
                <w:lang w:eastAsia="zh-CN"/>
              </w:rPr>
            </w:pPr>
            <w:r w:rsidRPr="007D5314">
              <w:rPr>
                <w:rFonts w:eastAsia="Times New Roman"/>
                <w:color w:val="000000"/>
                <w:sz w:val="18"/>
                <w:szCs w:val="18"/>
                <w:lang w:eastAsia="zh-CN"/>
              </w:rPr>
              <w:t>P1: when number of colliding MGs is larger than 2, collisions between gaps are resolved sequentially in order of decreasing priority, starting with the gap that has the highest priority. Note: FFS when keep solution is used simultaneously (Apple China Telecom Qualcomm Ericsson vivo oppo Huawei MTK Charter Communications)</w:t>
            </w:r>
          </w:p>
          <w:p w14:paraId="6953B567" w14:textId="77777777" w:rsidR="007D5314" w:rsidRPr="007D5314" w:rsidRDefault="007D5314" w:rsidP="007D5314">
            <w:pPr>
              <w:numPr>
                <w:ilvl w:val="2"/>
                <w:numId w:val="38"/>
              </w:numPr>
              <w:spacing w:after="0"/>
              <w:ind w:left="1904"/>
              <w:textAlignment w:val="center"/>
              <w:rPr>
                <w:rFonts w:ascii="Calibri" w:eastAsia="Times New Roman" w:hAnsi="Calibri" w:cs="Calibri"/>
                <w:lang w:eastAsia="zh-CN"/>
              </w:rPr>
            </w:pPr>
            <w:r w:rsidRPr="007D5314">
              <w:rPr>
                <w:rFonts w:eastAsia="Times New Roman"/>
                <w:color w:val="000000"/>
                <w:sz w:val="18"/>
                <w:szCs w:val="18"/>
                <w:lang w:eastAsia="zh-CN"/>
              </w:rPr>
              <w:t>P1a: MUSIM gaps for which “keep” solution is indicated do not collide with each other (Qualcomm)</w:t>
            </w:r>
          </w:p>
          <w:p w14:paraId="4B631A4B" w14:textId="77777777" w:rsidR="007D5314" w:rsidRPr="007D5314" w:rsidRDefault="007D5314" w:rsidP="007D5314">
            <w:pPr>
              <w:numPr>
                <w:ilvl w:val="1"/>
                <w:numId w:val="38"/>
              </w:numPr>
              <w:spacing w:after="0"/>
              <w:ind w:left="1184"/>
              <w:textAlignment w:val="center"/>
              <w:rPr>
                <w:rFonts w:ascii="Calibri" w:eastAsia="Times New Roman" w:hAnsi="Calibri" w:cs="Calibri"/>
                <w:lang w:eastAsia="zh-CN"/>
              </w:rPr>
            </w:pPr>
            <w:r w:rsidRPr="007D5314">
              <w:rPr>
                <w:rFonts w:eastAsia="Times New Roman"/>
                <w:color w:val="000000"/>
                <w:sz w:val="18"/>
                <w:szCs w:val="18"/>
                <w:lang w:eastAsia="zh-CN"/>
              </w:rPr>
              <w:lastRenderedPageBreak/>
              <w:t>P2: when number of colliding MGs is larger than 2, RAN4 to postpone multiple gap collision issue until RAN4 has a clear understanding on MUSIM gaps’ priority. (ZTE)</w:t>
            </w:r>
          </w:p>
          <w:p w14:paraId="33F47BF9" w14:textId="77777777" w:rsidR="007D5314" w:rsidRPr="007D5314" w:rsidRDefault="007D5314" w:rsidP="007D5314">
            <w:pPr>
              <w:numPr>
                <w:ilvl w:val="1"/>
                <w:numId w:val="38"/>
              </w:numPr>
              <w:spacing w:after="0"/>
              <w:ind w:left="1184"/>
              <w:textAlignment w:val="center"/>
              <w:rPr>
                <w:rFonts w:ascii="Calibri" w:eastAsia="Times New Roman" w:hAnsi="Calibri" w:cs="Calibri"/>
                <w:lang w:eastAsia="zh-CN"/>
              </w:rPr>
            </w:pPr>
            <w:r w:rsidRPr="007D5314">
              <w:rPr>
                <w:rFonts w:eastAsia="Times New Roman"/>
                <w:color w:val="000000"/>
                <w:sz w:val="18"/>
                <w:szCs w:val="18"/>
                <w:lang w:eastAsia="zh-CN"/>
              </w:rPr>
              <w:t>P3: When at most 2 gap collide at each time instance however there are consecutive collisions, the priority rule should be applied with a chronological order. (vivo)</w:t>
            </w:r>
          </w:p>
          <w:p w14:paraId="4544D94C" w14:textId="77777777" w:rsidR="007D5314" w:rsidRPr="007D5314" w:rsidRDefault="007D5314" w:rsidP="007D5314">
            <w:pPr>
              <w:numPr>
                <w:ilvl w:val="1"/>
                <w:numId w:val="38"/>
              </w:numPr>
              <w:spacing w:after="0"/>
              <w:ind w:left="1184"/>
              <w:textAlignment w:val="center"/>
              <w:rPr>
                <w:rFonts w:ascii="Calibri" w:eastAsia="Times New Roman" w:hAnsi="Calibri" w:cs="Calibri"/>
                <w:lang w:eastAsia="zh-CN"/>
              </w:rPr>
            </w:pPr>
            <w:r w:rsidRPr="007D5314">
              <w:rPr>
                <w:rFonts w:eastAsia="Times New Roman"/>
                <w:sz w:val="18"/>
                <w:szCs w:val="18"/>
                <w:lang w:eastAsia="zh-CN"/>
              </w:rPr>
              <w:t>P4: RAN4 to postpone multiple gap collision issue until RAN4 has a clear understanding on overall MUSIM gap priority handling and ‘keep solution’. (Nokia)</w:t>
            </w:r>
          </w:p>
          <w:p w14:paraId="7D510A47" w14:textId="77777777" w:rsidR="007D5314" w:rsidRPr="007D5314" w:rsidRDefault="007D5314" w:rsidP="007D5314">
            <w:pPr>
              <w:numPr>
                <w:ilvl w:val="1"/>
                <w:numId w:val="38"/>
              </w:numPr>
              <w:spacing w:after="0"/>
              <w:ind w:left="1184"/>
              <w:textAlignment w:val="center"/>
              <w:rPr>
                <w:rFonts w:ascii="Calibri" w:eastAsia="Times New Roman" w:hAnsi="Calibri" w:cs="Calibri"/>
                <w:lang w:eastAsia="zh-CN"/>
              </w:rPr>
            </w:pPr>
            <w:r w:rsidRPr="007D5314">
              <w:rPr>
                <w:rFonts w:eastAsia="Times New Roman"/>
                <w:color w:val="000000"/>
                <w:sz w:val="18"/>
                <w:szCs w:val="18"/>
                <w:lang w:eastAsia="zh-CN"/>
              </w:rPr>
              <w:t>P5: (MTK)</w:t>
            </w:r>
          </w:p>
          <w:p w14:paraId="2904458C" w14:textId="77777777" w:rsidR="007D5314" w:rsidRPr="007D5314" w:rsidRDefault="007D5314" w:rsidP="007D5314">
            <w:pPr>
              <w:spacing w:after="0"/>
              <w:ind w:left="1904"/>
              <w:rPr>
                <w:rFonts w:eastAsia="Times New Roman"/>
                <w:color w:val="000000"/>
                <w:sz w:val="18"/>
                <w:szCs w:val="18"/>
                <w:lang w:eastAsia="zh-CN"/>
              </w:rPr>
            </w:pPr>
            <w:r w:rsidRPr="007D5314">
              <w:rPr>
                <w:rFonts w:eastAsia="Times New Roman"/>
                <w:color w:val="000000"/>
                <w:sz w:val="18"/>
                <w:szCs w:val="18"/>
                <w:lang w:eastAsia="zh-CN"/>
              </w:rPr>
              <w:t>When number of colliding gaps is more than two (e.g., a mix of MUSIM gaps and MGs), and</w:t>
            </w:r>
          </w:p>
          <w:p w14:paraId="23ECDA29" w14:textId="77777777" w:rsidR="007D5314" w:rsidRPr="007D5314" w:rsidRDefault="007D5314" w:rsidP="007D5314">
            <w:pPr>
              <w:spacing w:after="0"/>
              <w:ind w:left="2444"/>
              <w:rPr>
                <w:rFonts w:eastAsia="Times New Roman"/>
                <w:color w:val="000000"/>
                <w:sz w:val="18"/>
                <w:szCs w:val="18"/>
                <w:lang w:eastAsia="zh-CN"/>
              </w:rPr>
            </w:pPr>
            <w:r w:rsidRPr="007D5314">
              <w:rPr>
                <w:rFonts w:eastAsia="Times New Roman"/>
                <w:color w:val="000000"/>
                <w:sz w:val="18"/>
                <w:szCs w:val="18"/>
                <w:lang w:eastAsia="zh-CN"/>
              </w:rPr>
              <w:t>a) If priority-based solution is used to handle collision between different MUSIM gaps, then:</w:t>
            </w:r>
          </w:p>
          <w:p w14:paraId="507A299D" w14:textId="77777777" w:rsidR="007D5314" w:rsidRPr="007D5314" w:rsidRDefault="007D5314" w:rsidP="007D5314">
            <w:pPr>
              <w:numPr>
                <w:ilvl w:val="0"/>
                <w:numId w:val="39"/>
              </w:numPr>
              <w:spacing w:after="0"/>
              <w:ind w:left="3200"/>
              <w:textAlignment w:val="center"/>
              <w:rPr>
                <w:rFonts w:ascii="Calibri" w:eastAsia="Times New Roman" w:hAnsi="Calibri" w:cs="Calibri"/>
                <w:lang w:eastAsia="zh-CN"/>
              </w:rPr>
            </w:pPr>
            <w:r w:rsidRPr="007D5314">
              <w:rPr>
                <w:rFonts w:eastAsia="Times New Roman"/>
                <w:color w:val="000000"/>
                <w:sz w:val="18"/>
                <w:szCs w:val="18"/>
                <w:lang w:eastAsia="zh-CN"/>
              </w:rPr>
              <w:t xml:space="preserve">Handle gap collisions sequentially starting from the highest priority (i.e., regardless the type of gap involved in the collision) </w:t>
            </w:r>
          </w:p>
          <w:p w14:paraId="799B5A40" w14:textId="77777777" w:rsidR="007D5314" w:rsidRPr="007D5314" w:rsidRDefault="007D5314" w:rsidP="007D5314">
            <w:pPr>
              <w:numPr>
                <w:ilvl w:val="0"/>
                <w:numId w:val="39"/>
              </w:numPr>
              <w:spacing w:after="0"/>
              <w:ind w:left="3200"/>
              <w:textAlignment w:val="center"/>
              <w:rPr>
                <w:rFonts w:ascii="Calibri" w:eastAsia="Times New Roman" w:hAnsi="Calibri" w:cs="Calibri"/>
                <w:lang w:eastAsia="zh-CN"/>
              </w:rPr>
            </w:pPr>
            <w:r w:rsidRPr="007D5314">
              <w:rPr>
                <w:rFonts w:eastAsia="Times New Roman"/>
                <w:color w:val="000000"/>
                <w:sz w:val="18"/>
                <w:szCs w:val="18"/>
                <w:lang w:eastAsia="zh-CN"/>
              </w:rPr>
              <w:t>Then only the non-dropped gaps are compared with the remaining gaps</w:t>
            </w:r>
          </w:p>
          <w:p w14:paraId="57E250DE" w14:textId="77777777" w:rsidR="007D5314" w:rsidRPr="007D5314" w:rsidRDefault="007D5314" w:rsidP="007D5314">
            <w:pPr>
              <w:spacing w:after="0"/>
              <w:ind w:left="2444"/>
              <w:rPr>
                <w:rFonts w:eastAsia="Times New Roman"/>
                <w:color w:val="000000"/>
                <w:sz w:val="18"/>
                <w:szCs w:val="18"/>
                <w:lang w:eastAsia="zh-CN"/>
              </w:rPr>
            </w:pPr>
            <w:r w:rsidRPr="007D5314">
              <w:rPr>
                <w:rFonts w:eastAsia="Times New Roman"/>
                <w:color w:val="000000"/>
                <w:sz w:val="18"/>
                <w:szCs w:val="18"/>
                <w:lang w:eastAsia="zh-CN"/>
              </w:rPr>
              <w:t>b) If keep solution is used to handle collisions between different MUSIM gaps, then:</w:t>
            </w:r>
          </w:p>
          <w:p w14:paraId="20454C29" w14:textId="77777777" w:rsidR="007D5314" w:rsidRPr="007D5314" w:rsidRDefault="007D5314" w:rsidP="007D5314">
            <w:pPr>
              <w:numPr>
                <w:ilvl w:val="0"/>
                <w:numId w:val="40"/>
              </w:numPr>
              <w:spacing w:after="0"/>
              <w:ind w:left="3200"/>
              <w:textAlignment w:val="center"/>
              <w:rPr>
                <w:rFonts w:ascii="Calibri" w:eastAsia="Times New Roman" w:hAnsi="Calibri" w:cs="Calibri"/>
                <w:lang w:eastAsia="zh-CN"/>
              </w:rPr>
            </w:pPr>
            <w:r w:rsidRPr="007D5314">
              <w:rPr>
                <w:rFonts w:eastAsia="Times New Roman"/>
                <w:color w:val="000000"/>
                <w:sz w:val="18"/>
                <w:szCs w:val="18"/>
                <w:lang w:eastAsia="zh-CN"/>
              </w:rPr>
              <w:t>First, handle gap collisions which use priority-based solution</w:t>
            </w:r>
          </w:p>
          <w:p w14:paraId="0A876EB0" w14:textId="63C54CFC" w:rsidR="0039456A" w:rsidRDefault="007D5314" w:rsidP="007D5314">
            <w:pPr>
              <w:numPr>
                <w:ilvl w:val="0"/>
                <w:numId w:val="40"/>
              </w:numPr>
              <w:spacing w:after="0"/>
              <w:ind w:left="3200"/>
              <w:textAlignment w:val="center"/>
              <w:rPr>
                <w:lang w:val="en-US" w:eastAsia="zh-CN"/>
              </w:rPr>
            </w:pPr>
            <w:r w:rsidRPr="007D5314">
              <w:rPr>
                <w:rFonts w:eastAsia="Times New Roman"/>
                <w:color w:val="000000"/>
                <w:sz w:val="18"/>
                <w:szCs w:val="18"/>
                <w:lang w:eastAsia="zh-CN"/>
              </w:rPr>
              <w:t>Then apply keep solution for the remaining collided MUSIM gaps</w:t>
            </w:r>
          </w:p>
        </w:tc>
      </w:tr>
    </w:tbl>
    <w:p w14:paraId="09484F15" w14:textId="66181F77" w:rsidR="0039456A" w:rsidRDefault="007D5314" w:rsidP="007D5314">
      <w:pPr>
        <w:spacing w:before="120"/>
        <w:jc w:val="both"/>
        <w:rPr>
          <w:lang w:val="en-US" w:eastAsia="zh-CN"/>
        </w:rPr>
      </w:pPr>
      <w:r>
        <w:rPr>
          <w:lang w:val="en-US" w:eastAsia="zh-CN"/>
        </w:rPr>
        <w:lastRenderedPageBreak/>
        <w:t xml:space="preserve">When collision happens between MUSIM gaps </w:t>
      </w:r>
      <w:r w:rsidR="00827F56">
        <w:rPr>
          <w:lang w:val="en-US" w:eastAsia="zh-CN"/>
        </w:rPr>
        <w:t>and</w:t>
      </w:r>
      <w:r>
        <w:rPr>
          <w:lang w:val="en-US" w:eastAsia="zh-CN"/>
        </w:rPr>
        <w:t xml:space="preserve"> Type-2 gap</w:t>
      </w:r>
      <w:r w:rsidR="0013693C">
        <w:rPr>
          <w:lang w:val="en-US" w:eastAsia="zh-CN"/>
        </w:rPr>
        <w:t>s</w:t>
      </w:r>
      <w:r>
        <w:rPr>
          <w:lang w:val="en-US" w:eastAsia="zh-CN"/>
        </w:rPr>
        <w:t xml:space="preserve">, only priority rule will be applied. However, when collision happens between-in MUSIM gaps, </w:t>
      </w:r>
      <w:r w:rsidR="001B19C4">
        <w:rPr>
          <w:lang w:val="en-US" w:eastAsia="zh-CN"/>
        </w:rPr>
        <w:t>it should decide whether ‘priority’ rule</w:t>
      </w:r>
      <w:r w:rsidR="00876F43">
        <w:rPr>
          <w:lang w:val="en-US" w:eastAsia="zh-CN"/>
        </w:rPr>
        <w:t xml:space="preserve"> or ‘keep’ rule will be applied to all remaining MUSIM gaps.</w:t>
      </w:r>
      <w:r w:rsidR="00597066">
        <w:rPr>
          <w:lang w:val="en-US" w:eastAsia="zh-CN"/>
        </w:rPr>
        <w:t xml:space="preserve"> Thus, </w:t>
      </w:r>
      <w:r w:rsidR="00597066" w:rsidRPr="00827F56">
        <w:rPr>
          <w:lang w:val="en-US" w:eastAsia="zh-CN"/>
        </w:rPr>
        <w:t>w</w:t>
      </w:r>
      <w:r w:rsidR="00597066" w:rsidRPr="007D5314">
        <w:rPr>
          <w:lang w:val="en-US" w:eastAsia="zh-CN"/>
        </w:rPr>
        <w:t>hen number of colliding gaps is more than two</w:t>
      </w:r>
      <w:r w:rsidR="00597066" w:rsidRPr="00827F56">
        <w:rPr>
          <w:lang w:val="en-US" w:eastAsia="zh-CN"/>
        </w:rPr>
        <w:t xml:space="preserve">, </w:t>
      </w:r>
      <w:r w:rsidR="00827F56" w:rsidRPr="00827F56">
        <w:rPr>
          <w:lang w:val="en-US" w:eastAsia="zh-CN"/>
        </w:rPr>
        <w:t xml:space="preserve">the gap priority rule shall be applied firstly between </w:t>
      </w:r>
      <w:r w:rsidR="00827F56">
        <w:rPr>
          <w:lang w:val="en-US" w:eastAsia="zh-CN"/>
        </w:rPr>
        <w:t>MUSIM gaps and Type-2 gaps</w:t>
      </w:r>
      <w:r w:rsidR="00F6675B">
        <w:rPr>
          <w:lang w:val="en-US" w:eastAsia="zh-CN"/>
        </w:rPr>
        <w:t>.</w:t>
      </w:r>
      <w:r w:rsidR="00D66C69">
        <w:rPr>
          <w:lang w:val="en-US" w:eastAsia="zh-CN"/>
        </w:rPr>
        <w:t xml:space="preserve"> After that, if </w:t>
      </w:r>
      <w:r w:rsidR="00E33264">
        <w:rPr>
          <w:lang w:val="en-US" w:eastAsia="zh-CN"/>
        </w:rPr>
        <w:t xml:space="preserve">keep rule will be applied, the remaining MUSIM gaps will be kept.  </w:t>
      </w:r>
    </w:p>
    <w:p w14:paraId="05049D10" w14:textId="145A8F26" w:rsidR="00B17CCE" w:rsidRDefault="0039456A" w:rsidP="0039456A">
      <w:pPr>
        <w:spacing w:before="120"/>
        <w:rPr>
          <w:rFonts w:asciiTheme="minorHAnsi" w:hAnsiTheme="minorHAnsi" w:cstheme="minorHAnsi"/>
          <w:b/>
          <w:bCs/>
          <w:i/>
          <w:szCs w:val="22"/>
        </w:rPr>
      </w:pPr>
      <w:bookmarkStart w:id="11" w:name="_Ref145431104"/>
      <w:bookmarkStart w:id="12" w:name="_Ref1182123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919C1">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t>
      </w:r>
      <w:r w:rsidR="007979F6">
        <w:rPr>
          <w:rFonts w:asciiTheme="minorHAnsi" w:hAnsiTheme="minorHAnsi" w:cstheme="minorHAnsi"/>
          <w:b/>
          <w:bCs/>
          <w:i/>
          <w:szCs w:val="22"/>
        </w:rPr>
        <w:t>W</w:t>
      </w:r>
      <w:r w:rsidR="007979F6" w:rsidRPr="007D5314">
        <w:rPr>
          <w:rFonts w:asciiTheme="minorHAnsi" w:hAnsiTheme="minorHAnsi" w:cstheme="minorHAnsi"/>
          <w:b/>
          <w:bCs/>
          <w:i/>
          <w:szCs w:val="22"/>
        </w:rPr>
        <w:t>hen number of colliding gaps is more than two</w:t>
      </w:r>
      <w:r w:rsidR="007979F6" w:rsidRPr="007979F6">
        <w:rPr>
          <w:rFonts w:asciiTheme="minorHAnsi" w:hAnsiTheme="minorHAnsi" w:cstheme="minorHAnsi"/>
          <w:b/>
          <w:bCs/>
          <w:i/>
          <w:szCs w:val="22"/>
        </w:rPr>
        <w:t>,</w:t>
      </w:r>
      <w:bookmarkEnd w:id="11"/>
      <w:r w:rsidR="007979F6" w:rsidRPr="007979F6">
        <w:rPr>
          <w:rFonts w:asciiTheme="minorHAnsi" w:hAnsiTheme="minorHAnsi" w:cstheme="minorHAnsi"/>
          <w:b/>
          <w:bCs/>
          <w:i/>
          <w:szCs w:val="22"/>
        </w:rPr>
        <w:t xml:space="preserve"> </w:t>
      </w:r>
    </w:p>
    <w:p w14:paraId="36883082" w14:textId="7953DB7D" w:rsidR="00B17CCE" w:rsidRPr="00E919C1" w:rsidRDefault="00A96ECE" w:rsidP="00CB4E48">
      <w:pPr>
        <w:pStyle w:val="ListParagraph"/>
        <w:numPr>
          <w:ilvl w:val="0"/>
          <w:numId w:val="47"/>
        </w:numPr>
        <w:rPr>
          <w:rFonts w:asciiTheme="minorHAnsi" w:hAnsiTheme="minorHAnsi" w:cstheme="minorHAnsi"/>
          <w:b/>
          <w:bCs/>
          <w:i/>
          <w:sz w:val="20"/>
        </w:rPr>
      </w:pPr>
      <w:r w:rsidRPr="00E919C1">
        <w:rPr>
          <w:rFonts w:asciiTheme="minorHAnsi" w:hAnsiTheme="minorHAnsi" w:cstheme="minorHAnsi"/>
          <w:b/>
          <w:bCs/>
          <w:i/>
          <w:sz w:val="20"/>
        </w:rPr>
        <w:t>i</w:t>
      </w:r>
      <w:r w:rsidR="00B17CCE" w:rsidRPr="00E919C1">
        <w:rPr>
          <w:rFonts w:asciiTheme="minorHAnsi" w:hAnsiTheme="minorHAnsi" w:cstheme="minorHAnsi"/>
          <w:b/>
          <w:bCs/>
          <w:i/>
          <w:sz w:val="20"/>
        </w:rPr>
        <w:t>f only priority-based solution is used</w:t>
      </w:r>
      <w:r w:rsidR="007817E9" w:rsidRPr="00E919C1">
        <w:rPr>
          <w:rFonts w:asciiTheme="minorHAnsi" w:hAnsiTheme="minorHAnsi" w:cstheme="minorHAnsi"/>
          <w:b/>
          <w:bCs/>
          <w:i/>
          <w:sz w:val="20"/>
        </w:rPr>
        <w:t>, the collisions are resolved sequentially in order of decreasing priority, starting with the gap that has the highest priority.</w:t>
      </w:r>
    </w:p>
    <w:p w14:paraId="10BC5D9F" w14:textId="3AC56870" w:rsidR="00B17CCE" w:rsidRPr="00E919C1" w:rsidRDefault="00A96ECE" w:rsidP="00CB4E48">
      <w:pPr>
        <w:pStyle w:val="ListParagraph"/>
        <w:numPr>
          <w:ilvl w:val="0"/>
          <w:numId w:val="47"/>
        </w:numPr>
        <w:rPr>
          <w:rFonts w:asciiTheme="minorHAnsi" w:hAnsiTheme="minorHAnsi" w:cstheme="minorHAnsi"/>
          <w:b/>
          <w:bCs/>
          <w:i/>
          <w:sz w:val="20"/>
        </w:rPr>
      </w:pPr>
      <w:r w:rsidRPr="00E919C1">
        <w:rPr>
          <w:rFonts w:asciiTheme="minorHAnsi" w:hAnsiTheme="minorHAnsi" w:cstheme="minorHAnsi"/>
          <w:b/>
          <w:bCs/>
          <w:i/>
          <w:sz w:val="20"/>
        </w:rPr>
        <w:t>i</w:t>
      </w:r>
      <w:r w:rsidR="00B17CCE" w:rsidRPr="00E919C1">
        <w:rPr>
          <w:rFonts w:asciiTheme="minorHAnsi" w:hAnsiTheme="minorHAnsi" w:cstheme="minorHAnsi"/>
          <w:b/>
          <w:bCs/>
          <w:i/>
          <w:sz w:val="20"/>
        </w:rPr>
        <w:t>f keep solution is used to handle collisions between different MUSIM gaps, then:</w:t>
      </w:r>
    </w:p>
    <w:p w14:paraId="5FB800D9" w14:textId="13200F1B" w:rsidR="007817E9" w:rsidRPr="00E919C1" w:rsidRDefault="00A96ECE" w:rsidP="00CB4E48">
      <w:pPr>
        <w:pStyle w:val="ListParagraph"/>
        <w:numPr>
          <w:ilvl w:val="0"/>
          <w:numId w:val="46"/>
        </w:numPr>
        <w:rPr>
          <w:rFonts w:asciiTheme="minorHAnsi" w:hAnsiTheme="minorHAnsi" w:cstheme="minorHAnsi"/>
          <w:b/>
          <w:bCs/>
          <w:i/>
          <w:sz w:val="20"/>
        </w:rPr>
      </w:pPr>
      <w:r w:rsidRPr="00E919C1">
        <w:rPr>
          <w:rFonts w:asciiTheme="minorHAnsi" w:hAnsiTheme="minorHAnsi" w:cstheme="minorHAnsi"/>
          <w:b/>
          <w:bCs/>
          <w:i/>
          <w:sz w:val="20"/>
        </w:rPr>
        <w:t>f</w:t>
      </w:r>
      <w:r w:rsidR="007817E9" w:rsidRPr="00E919C1">
        <w:rPr>
          <w:rFonts w:asciiTheme="minorHAnsi" w:hAnsiTheme="minorHAnsi" w:cstheme="minorHAnsi"/>
          <w:b/>
          <w:bCs/>
          <w:i/>
          <w:sz w:val="20"/>
        </w:rPr>
        <w:t xml:space="preserve">irstly, </w:t>
      </w:r>
      <w:r w:rsidR="007979F6" w:rsidRPr="00E919C1">
        <w:rPr>
          <w:rFonts w:asciiTheme="minorHAnsi" w:hAnsiTheme="minorHAnsi" w:cstheme="minorHAnsi"/>
          <w:b/>
          <w:bCs/>
          <w:i/>
          <w:sz w:val="20"/>
        </w:rPr>
        <w:t>the gap priority rule shall be applied between MUSIM gaps and Type-2 gaps</w:t>
      </w:r>
      <w:bookmarkEnd w:id="12"/>
      <w:r w:rsidR="00E019B0" w:rsidRPr="00E919C1">
        <w:rPr>
          <w:rFonts w:asciiTheme="minorHAnsi" w:hAnsiTheme="minorHAnsi" w:cstheme="minorHAnsi"/>
          <w:b/>
          <w:bCs/>
          <w:i/>
          <w:sz w:val="20"/>
        </w:rPr>
        <w:t>.</w:t>
      </w:r>
    </w:p>
    <w:p w14:paraId="6A26F6B1" w14:textId="4985E8B8" w:rsidR="0039456A" w:rsidRPr="00E919C1" w:rsidRDefault="00A96ECE" w:rsidP="00CB4E48">
      <w:pPr>
        <w:pStyle w:val="ListParagraph"/>
        <w:numPr>
          <w:ilvl w:val="0"/>
          <w:numId w:val="46"/>
        </w:numPr>
        <w:rPr>
          <w:rFonts w:asciiTheme="minorHAnsi" w:hAnsiTheme="minorHAnsi" w:cstheme="minorHAnsi"/>
          <w:b/>
          <w:bCs/>
          <w:i/>
          <w:sz w:val="20"/>
        </w:rPr>
      </w:pPr>
      <w:r w:rsidRPr="00E919C1">
        <w:rPr>
          <w:rFonts w:asciiTheme="minorHAnsi" w:hAnsiTheme="minorHAnsi" w:cstheme="minorHAnsi"/>
          <w:b/>
          <w:bCs/>
          <w:i/>
          <w:sz w:val="20"/>
          <w:lang w:val="en-GB"/>
        </w:rPr>
        <w:t>a</w:t>
      </w:r>
      <w:r w:rsidR="007817E9" w:rsidRPr="00E919C1">
        <w:rPr>
          <w:rFonts w:asciiTheme="minorHAnsi" w:hAnsiTheme="minorHAnsi" w:cstheme="minorHAnsi"/>
          <w:b/>
          <w:bCs/>
          <w:i/>
          <w:sz w:val="20"/>
          <w:lang w:val="en-GB"/>
        </w:rPr>
        <w:t>fter that,</w:t>
      </w:r>
      <w:r w:rsidR="00B17CCE" w:rsidRPr="00E919C1">
        <w:rPr>
          <w:rFonts w:asciiTheme="minorHAnsi" w:hAnsiTheme="minorHAnsi" w:cstheme="minorHAnsi"/>
          <w:b/>
          <w:bCs/>
          <w:i/>
          <w:sz w:val="20"/>
        </w:rPr>
        <w:t xml:space="preserve"> </w:t>
      </w:r>
      <w:r w:rsidR="00E52ED3" w:rsidRPr="00E919C1">
        <w:rPr>
          <w:rFonts w:asciiTheme="minorHAnsi" w:hAnsiTheme="minorHAnsi" w:cstheme="minorHAnsi"/>
          <w:b/>
          <w:bCs/>
          <w:i/>
          <w:sz w:val="20"/>
        </w:rPr>
        <w:t>all the remaining MUSIM gaps will be kept.</w:t>
      </w:r>
    </w:p>
    <w:p w14:paraId="3C9EC0B8" w14:textId="77777777" w:rsidR="007F53D6" w:rsidRDefault="007F53D6" w:rsidP="007F53D6">
      <w:pPr>
        <w:pStyle w:val="Heading1"/>
        <w:numPr>
          <w:ilvl w:val="0"/>
          <w:numId w:val="1"/>
        </w:numPr>
        <w:spacing w:before="360" w:after="0"/>
        <w:ind w:left="357" w:hanging="357"/>
        <w:jc w:val="both"/>
      </w:pPr>
      <w:r>
        <w:t>C</w:t>
      </w:r>
      <w:r w:rsidRPr="00AF361C">
        <w:t xml:space="preserve">ollision between MUSIM gaps with </w:t>
      </w:r>
      <w:r>
        <w:t>NW-A’s</w:t>
      </w:r>
      <w:r w:rsidRPr="00AF361C">
        <w:t xml:space="preserve"> </w:t>
      </w:r>
      <w:r>
        <w:t xml:space="preserve">gaps </w:t>
      </w:r>
    </w:p>
    <w:p w14:paraId="31541FF2" w14:textId="77777777" w:rsidR="007F53D6" w:rsidRDefault="007F53D6" w:rsidP="007F53D6">
      <w:pPr>
        <w:spacing w:before="120"/>
        <w:jc w:val="both"/>
        <w:rPr>
          <w:b/>
          <w:bCs/>
          <w:u w:val="single"/>
          <w:lang w:val="en-US"/>
        </w:rPr>
      </w:pPr>
      <w:r w:rsidRPr="00BE72E0">
        <w:rPr>
          <w:b/>
          <w:bCs/>
          <w:u w:val="single"/>
          <w:lang w:val="en-US"/>
        </w:rPr>
        <w:t>Collision between MUSIM gaps and Type-1 MG</w:t>
      </w:r>
    </w:p>
    <w:p w14:paraId="035A5D3C" w14:textId="1A772945" w:rsidR="007F53D6" w:rsidRDefault="007F53D6" w:rsidP="007F53D6">
      <w:pPr>
        <w:spacing w:before="12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last meeting, one of collision issues is MUSIM gaps colliding with Type-1 gap. </w:t>
      </w:r>
      <w:r w:rsidR="00443487">
        <w:rPr>
          <w:rFonts w:asciiTheme="minorHAnsi" w:eastAsiaTheme="minorEastAsia" w:hAnsiTheme="minorHAnsi" w:cstheme="minorHAnsi"/>
          <w:lang w:eastAsia="zh-CN"/>
        </w:rPr>
        <w:t>W</w:t>
      </w:r>
      <w:r>
        <w:rPr>
          <w:rFonts w:asciiTheme="minorHAnsi" w:eastAsiaTheme="minorEastAsia" w:hAnsiTheme="minorHAnsi" w:cstheme="minorHAnsi"/>
          <w:lang w:eastAsia="zh-CN"/>
        </w:rPr>
        <w:t>e think this should be a real scenario. Both NW and UE may only support MUSIM gaps but not support Rel-17 concurrent gaps. Thus, we believe a clear UE behaviour should be defined.</w:t>
      </w:r>
    </w:p>
    <w:tbl>
      <w:tblPr>
        <w:tblStyle w:val="TableGrid"/>
        <w:tblW w:w="0" w:type="auto"/>
        <w:tblLook w:val="04A0" w:firstRow="1" w:lastRow="0" w:firstColumn="1" w:lastColumn="0" w:noHBand="0" w:noVBand="1"/>
      </w:tblPr>
      <w:tblGrid>
        <w:gridCol w:w="9629"/>
      </w:tblGrid>
      <w:tr w:rsidR="007F53D6" w14:paraId="75A0AC00" w14:textId="77777777" w:rsidTr="004B3F9E">
        <w:tc>
          <w:tcPr>
            <w:tcW w:w="9629" w:type="dxa"/>
          </w:tcPr>
          <w:p w14:paraId="70C73399" w14:textId="77777777" w:rsidR="007F2977" w:rsidRPr="007F2977" w:rsidRDefault="007F2977" w:rsidP="007F2977">
            <w:pPr>
              <w:spacing w:after="0"/>
              <w:rPr>
                <w:rFonts w:eastAsia="Times New Roman"/>
                <w:color w:val="000000"/>
                <w:sz w:val="18"/>
                <w:szCs w:val="18"/>
                <w:lang w:eastAsia="zh-CN"/>
              </w:rPr>
            </w:pPr>
            <w:r w:rsidRPr="007F2977">
              <w:rPr>
                <w:rFonts w:eastAsia="Times New Roman"/>
                <w:b/>
                <w:bCs/>
                <w:color w:val="000000"/>
                <w:sz w:val="18"/>
                <w:szCs w:val="18"/>
                <w:u w:val="single"/>
                <w:lang w:eastAsia="zh-CN"/>
              </w:rPr>
              <w:t>Issue 2-3-2: Solutions for collision between MUSIM gap and Type-1 MG or any configured gap without priority</w:t>
            </w:r>
          </w:p>
          <w:p w14:paraId="2513553E" w14:textId="77777777" w:rsidR="007F2977" w:rsidRPr="007F2977" w:rsidRDefault="007F2977" w:rsidP="007F2977">
            <w:pPr>
              <w:numPr>
                <w:ilvl w:val="0"/>
                <w:numId w:val="48"/>
              </w:numPr>
              <w:spacing w:after="0"/>
              <w:ind w:left="360"/>
              <w:textAlignment w:val="center"/>
              <w:rPr>
                <w:rFonts w:ascii="Calibri" w:eastAsia="Times New Roman" w:hAnsi="Calibri" w:cs="Calibri"/>
                <w:lang w:eastAsia="zh-CN"/>
              </w:rPr>
            </w:pPr>
            <w:r w:rsidRPr="007F2977">
              <w:rPr>
                <w:rFonts w:eastAsia="Times New Roman"/>
                <w:color w:val="000000"/>
                <w:sz w:val="18"/>
                <w:szCs w:val="18"/>
                <w:lang w:eastAsia="zh-CN"/>
              </w:rPr>
              <w:t>Proposals</w:t>
            </w:r>
          </w:p>
          <w:p w14:paraId="71B9EB49" w14:textId="77777777" w:rsidR="007F2977" w:rsidRPr="007F2977" w:rsidRDefault="007F2977" w:rsidP="007F2977">
            <w:pPr>
              <w:numPr>
                <w:ilvl w:val="1"/>
                <w:numId w:val="48"/>
              </w:numPr>
              <w:spacing w:after="0"/>
              <w:ind w:left="1080"/>
              <w:textAlignment w:val="center"/>
              <w:rPr>
                <w:rFonts w:ascii="Calibri" w:eastAsia="Times New Roman" w:hAnsi="Calibri" w:cs="Calibri"/>
                <w:lang w:eastAsia="zh-CN"/>
              </w:rPr>
            </w:pPr>
            <w:r w:rsidRPr="007F2977">
              <w:rPr>
                <w:rFonts w:eastAsia="Times New Roman"/>
                <w:color w:val="000000"/>
                <w:sz w:val="18"/>
                <w:szCs w:val="18"/>
                <w:lang w:eastAsia="zh-CN"/>
              </w:rPr>
              <w:t xml:space="preserve">P1: When a MUSIM gap collides with a legacy MG, requirements shall not apply if any one of the collided gaps is not assigned a priority. (Apple </w:t>
            </w:r>
            <w:proofErr w:type="spellStart"/>
            <w:r w:rsidRPr="007F2977">
              <w:rPr>
                <w:rFonts w:eastAsia="Times New Roman"/>
                <w:color w:val="000000"/>
                <w:sz w:val="18"/>
                <w:szCs w:val="18"/>
                <w:lang w:eastAsia="zh-CN"/>
              </w:rPr>
              <w:t>xiaomi</w:t>
            </w:r>
            <w:proofErr w:type="spellEnd"/>
            <w:r w:rsidRPr="007F2977">
              <w:rPr>
                <w:rFonts w:eastAsia="Times New Roman"/>
                <w:color w:val="000000"/>
                <w:sz w:val="18"/>
                <w:szCs w:val="18"/>
                <w:lang w:eastAsia="zh-CN"/>
              </w:rPr>
              <w:t xml:space="preserve"> vivo oppo)</w:t>
            </w:r>
          </w:p>
          <w:p w14:paraId="04843F77" w14:textId="77777777" w:rsidR="007F2977" w:rsidRPr="007F2977" w:rsidRDefault="007F2977" w:rsidP="007F2977">
            <w:pPr>
              <w:numPr>
                <w:ilvl w:val="1"/>
                <w:numId w:val="48"/>
              </w:numPr>
              <w:spacing w:after="0"/>
              <w:ind w:left="1080"/>
              <w:textAlignment w:val="center"/>
              <w:rPr>
                <w:rFonts w:ascii="Calibri" w:eastAsia="Times New Roman" w:hAnsi="Calibri" w:cs="Calibri"/>
                <w:lang w:eastAsia="zh-CN"/>
              </w:rPr>
            </w:pPr>
            <w:r w:rsidRPr="007F2977">
              <w:rPr>
                <w:rFonts w:eastAsia="Times New Roman"/>
                <w:color w:val="000000"/>
                <w:sz w:val="18"/>
                <w:szCs w:val="18"/>
                <w:lang w:eastAsia="zh-CN"/>
              </w:rPr>
              <w:t>P2: MUSIM gaps are assumed to have higher priority than a Type-1 MG. (Qualcomm vivo)</w:t>
            </w:r>
          </w:p>
          <w:p w14:paraId="60837A17" w14:textId="77777777" w:rsidR="007F2977" w:rsidRPr="007F2977" w:rsidRDefault="007F2977" w:rsidP="007F2977">
            <w:pPr>
              <w:numPr>
                <w:ilvl w:val="1"/>
                <w:numId w:val="48"/>
              </w:numPr>
              <w:spacing w:after="0"/>
              <w:ind w:left="1080"/>
              <w:textAlignment w:val="center"/>
              <w:rPr>
                <w:rFonts w:ascii="Calibri" w:eastAsia="Times New Roman" w:hAnsi="Calibri" w:cs="Calibri"/>
                <w:lang w:eastAsia="zh-CN"/>
              </w:rPr>
            </w:pPr>
            <w:r w:rsidRPr="007F2977">
              <w:rPr>
                <w:rFonts w:eastAsia="Times New Roman"/>
                <w:color w:val="000000"/>
                <w:sz w:val="18"/>
                <w:szCs w:val="18"/>
                <w:lang w:eastAsia="zh-CN"/>
              </w:rPr>
              <w:t>P3: Collision is be handled based on the MGRP of the collided gaps (Ericsson ZTE vivo Huawei MTK)</w:t>
            </w:r>
          </w:p>
          <w:p w14:paraId="2EEFB799" w14:textId="77777777" w:rsidR="007F2977" w:rsidRPr="007F2977" w:rsidRDefault="007F2977" w:rsidP="007F2977">
            <w:pPr>
              <w:numPr>
                <w:ilvl w:val="2"/>
                <w:numId w:val="48"/>
              </w:numPr>
              <w:spacing w:after="0"/>
              <w:ind w:left="1800"/>
              <w:textAlignment w:val="center"/>
              <w:rPr>
                <w:rFonts w:ascii="Calibri" w:eastAsia="Times New Roman" w:hAnsi="Calibri" w:cs="Calibri"/>
                <w:lang w:eastAsia="zh-CN"/>
              </w:rPr>
            </w:pPr>
            <w:r w:rsidRPr="007F2977">
              <w:rPr>
                <w:rFonts w:eastAsia="Times New Roman"/>
                <w:color w:val="000000"/>
                <w:sz w:val="18"/>
                <w:szCs w:val="18"/>
                <w:lang w:eastAsia="zh-CN"/>
              </w:rPr>
              <w:t>P3-1: RAN4 to prioritize the gap with longer MGRP when: 1. Any of the collision gaps is Type-1 MG; 2. NW-A doesn’t configure a priority associated with any of the collision gaps. (Huawei Ericsson vivo MTK)</w:t>
            </w:r>
          </w:p>
          <w:p w14:paraId="3D6329FF" w14:textId="77777777" w:rsidR="007F2977" w:rsidRPr="007F2977" w:rsidRDefault="007F2977" w:rsidP="007F2977">
            <w:pPr>
              <w:numPr>
                <w:ilvl w:val="2"/>
                <w:numId w:val="48"/>
              </w:numPr>
              <w:spacing w:after="0"/>
              <w:ind w:left="1800"/>
              <w:textAlignment w:val="center"/>
              <w:rPr>
                <w:rFonts w:ascii="Calibri" w:eastAsia="Times New Roman" w:hAnsi="Calibri" w:cs="Calibri"/>
                <w:lang w:eastAsia="zh-CN"/>
              </w:rPr>
            </w:pPr>
            <w:r w:rsidRPr="007F2977">
              <w:rPr>
                <w:rFonts w:eastAsia="Times New Roman"/>
                <w:color w:val="000000"/>
                <w:sz w:val="18"/>
                <w:szCs w:val="18"/>
                <w:lang w:eastAsia="zh-CN"/>
              </w:rPr>
              <w:t xml:space="preserve">P3-2: No requirements apply if the two gaps have same MGRP. (vivo </w:t>
            </w:r>
            <w:proofErr w:type="spellStart"/>
            <w:r w:rsidRPr="007F2977">
              <w:rPr>
                <w:rFonts w:eastAsia="Times New Roman"/>
                <w:color w:val="000000"/>
                <w:sz w:val="18"/>
                <w:szCs w:val="18"/>
                <w:lang w:eastAsia="zh-CN"/>
              </w:rPr>
              <w:t>Huwei</w:t>
            </w:r>
            <w:proofErr w:type="spellEnd"/>
            <w:r w:rsidRPr="007F2977">
              <w:rPr>
                <w:rFonts w:eastAsia="Times New Roman"/>
                <w:color w:val="000000"/>
                <w:sz w:val="18"/>
                <w:szCs w:val="18"/>
                <w:lang w:eastAsia="zh-CN"/>
              </w:rPr>
              <w:t>)</w:t>
            </w:r>
          </w:p>
          <w:p w14:paraId="204EE512" w14:textId="77777777" w:rsidR="007F2977" w:rsidRPr="007F2977" w:rsidRDefault="007F2977" w:rsidP="007F2977">
            <w:pPr>
              <w:numPr>
                <w:ilvl w:val="2"/>
                <w:numId w:val="48"/>
              </w:numPr>
              <w:spacing w:after="0"/>
              <w:ind w:left="1800"/>
              <w:textAlignment w:val="center"/>
              <w:rPr>
                <w:rFonts w:ascii="Calibri" w:eastAsia="Times New Roman" w:hAnsi="Calibri" w:cs="Calibri"/>
                <w:lang w:eastAsia="zh-CN"/>
              </w:rPr>
            </w:pPr>
            <w:r w:rsidRPr="007F2977">
              <w:rPr>
                <w:rFonts w:eastAsia="Times New Roman"/>
                <w:color w:val="000000"/>
                <w:sz w:val="18"/>
                <w:szCs w:val="18"/>
                <w:lang w:eastAsia="zh-CN"/>
              </w:rPr>
              <w:t>P3-3: If the MGRPs of the collided MUSIM gap and Type-1 MG are the same, then prioritize MUSIM gap only if it is configured with the highest priority level; otherwise prioritize Type-1 MG (MTK)</w:t>
            </w:r>
          </w:p>
          <w:p w14:paraId="0DB69751" w14:textId="77777777" w:rsidR="007F2977" w:rsidRPr="007F2977" w:rsidRDefault="007F2977" w:rsidP="007F2977">
            <w:pPr>
              <w:numPr>
                <w:ilvl w:val="1"/>
                <w:numId w:val="48"/>
              </w:numPr>
              <w:spacing w:after="0"/>
              <w:ind w:left="1080"/>
              <w:textAlignment w:val="center"/>
              <w:rPr>
                <w:rFonts w:ascii="Calibri" w:eastAsia="Times New Roman" w:hAnsi="Calibri" w:cs="Calibri"/>
                <w:lang w:eastAsia="zh-CN"/>
              </w:rPr>
            </w:pPr>
            <w:r w:rsidRPr="007F2977">
              <w:rPr>
                <w:rFonts w:eastAsia="Times New Roman"/>
                <w:color w:val="000000"/>
                <w:sz w:val="18"/>
                <w:szCs w:val="18"/>
                <w:lang w:eastAsia="zh-CN"/>
              </w:rPr>
              <w:t>P4: Introduce priority for Type-1 MG when MUSIM gaps are configured when also having Type-1 measurement gaps allocated (vivo Nokia)</w:t>
            </w:r>
          </w:p>
          <w:p w14:paraId="43E2FA14" w14:textId="1F643ADA" w:rsidR="007F53D6" w:rsidRDefault="007F2977" w:rsidP="007F2977">
            <w:pPr>
              <w:spacing w:after="0"/>
              <w:ind w:left="180"/>
              <w:rPr>
                <w:rFonts w:asciiTheme="minorHAnsi" w:eastAsiaTheme="minorEastAsia" w:hAnsiTheme="minorHAnsi" w:cstheme="minorHAnsi"/>
                <w:lang w:eastAsia="zh-CN"/>
              </w:rPr>
            </w:pPr>
            <w:r w:rsidRPr="007F2977">
              <w:rPr>
                <w:rFonts w:eastAsia="Times New Roman"/>
                <w:color w:val="000000"/>
                <w:sz w:val="18"/>
                <w:szCs w:val="18"/>
                <w:highlight w:val="yellow"/>
                <w:lang w:eastAsia="zh-CN"/>
              </w:rPr>
              <w:t>FFS: For collision between MUSIM gap and Type-1 MG, collision is be handled based on the MGRP of the collided gaps</w:t>
            </w:r>
          </w:p>
        </w:tc>
      </w:tr>
    </w:tbl>
    <w:p w14:paraId="2FF37AEE" w14:textId="07BD6186" w:rsidR="007F53D6" w:rsidRDefault="007F53D6" w:rsidP="007F53D6">
      <w:pPr>
        <w:spacing w:before="120"/>
        <w:jc w:val="both"/>
        <w:rPr>
          <w:rFonts w:asciiTheme="minorHAnsi" w:eastAsiaTheme="minorEastAsia" w:hAnsiTheme="minorHAnsi" w:cstheme="minorHAnsi"/>
        </w:rPr>
      </w:pPr>
      <w:r>
        <w:rPr>
          <w:rFonts w:asciiTheme="minorHAnsi" w:eastAsiaTheme="minorEastAsia" w:hAnsiTheme="minorHAnsi" w:cstheme="minorHAnsi"/>
        </w:rPr>
        <w:t xml:space="preserve">Some companies proposed to always prioritize the MUSIM gaps once no priority is configured. We don’t think such solution can work. For example, when UE is moving to the cell edge of the serving cell in NW-A and the NW-A configures the Type-1 MG to perform inter-frequency measurement for handover, the Type-1 MG cannot be dropped when colliding with MUSIM gaps. Especially, when the MGRP of Type-1 MG is larger than MGRP of MUSIM gap, always prioritizing the MUSIM gap means L3 mobility measurement cannot be performed for NW-A. Thus, a reasonable solution is to prioritize the gap with longer MGRP to avoid no measurement opportunity for </w:t>
      </w:r>
      <w:r w:rsidR="004D554A">
        <w:rPr>
          <w:rFonts w:asciiTheme="minorHAnsi" w:eastAsiaTheme="minorEastAsia" w:hAnsiTheme="minorHAnsi" w:cstheme="minorHAnsi"/>
        </w:rPr>
        <w:t>the</w:t>
      </w:r>
      <w:r>
        <w:rPr>
          <w:rFonts w:asciiTheme="minorHAnsi" w:eastAsiaTheme="minorEastAsia" w:hAnsiTheme="minorHAnsi" w:cstheme="minorHAnsi"/>
        </w:rPr>
        <w:t xml:space="preserve"> configured gap.</w:t>
      </w:r>
    </w:p>
    <w:p w14:paraId="2ABFCAEA" w14:textId="786CB6E8" w:rsidR="007F53D6" w:rsidRDefault="007F53D6" w:rsidP="007F53D6">
      <w:pPr>
        <w:spacing w:before="120"/>
        <w:jc w:val="both"/>
        <w:rPr>
          <w:rFonts w:asciiTheme="minorHAnsi" w:hAnsiTheme="minorHAnsi" w:cstheme="minorHAnsi"/>
          <w:b/>
          <w:bCs/>
          <w:i/>
          <w:szCs w:val="22"/>
        </w:rPr>
      </w:pPr>
      <w:bookmarkStart w:id="13" w:name="_Ref118154973"/>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E919C1">
        <w:rPr>
          <w:rFonts w:asciiTheme="minorHAnsi" w:hAnsiTheme="minorHAnsi" w:cstheme="minorHAnsi"/>
          <w:b/>
          <w:bCs/>
          <w:i/>
          <w:noProof/>
          <w:szCs w:val="22"/>
        </w:rPr>
        <w:t>5</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RAN4 to prioritize the gap with longer MGRP for the following MUSIM collision scenarios:</w:t>
      </w:r>
      <w:bookmarkEnd w:id="13"/>
    </w:p>
    <w:p w14:paraId="1AD82D4E" w14:textId="77777777" w:rsidR="007F53D6" w:rsidRPr="0003279E" w:rsidRDefault="007F53D6" w:rsidP="007F53D6">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lastRenderedPageBreak/>
        <w:t>Any of the collision gaps is Type-1 MG;</w:t>
      </w:r>
    </w:p>
    <w:p w14:paraId="724EC8F3" w14:textId="77777777" w:rsidR="007F53D6" w:rsidRPr="0003279E" w:rsidRDefault="007F53D6" w:rsidP="007F53D6">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NW-A doesn’t configure a priority associated with any of the collision gaps.</w:t>
      </w:r>
    </w:p>
    <w:p w14:paraId="07D92C1D" w14:textId="2314C9B5" w:rsidR="00C752D5" w:rsidRPr="007C1ACD" w:rsidRDefault="0017076F" w:rsidP="007C1ACD">
      <w:pPr>
        <w:pStyle w:val="Heading1"/>
        <w:numPr>
          <w:ilvl w:val="0"/>
          <w:numId w:val="1"/>
        </w:numPr>
        <w:spacing w:before="360" w:after="0"/>
        <w:ind w:left="357" w:hanging="357"/>
        <w:jc w:val="both"/>
      </w:pPr>
      <w:r w:rsidRPr="007C1ACD">
        <w:t>C</w:t>
      </w:r>
      <w:r w:rsidR="00C752D5" w:rsidRPr="007C1ACD">
        <w:t xml:space="preserve">ollision between MUSIM gaps with </w:t>
      </w:r>
      <w:r w:rsidR="00A779C1">
        <w:t>other</w:t>
      </w:r>
      <w:r w:rsidR="002B3747" w:rsidRPr="007C1ACD">
        <w:t xml:space="preserve"> signals in </w:t>
      </w:r>
      <w:r w:rsidR="00C752D5" w:rsidRPr="007C1ACD">
        <w:t xml:space="preserve">NW-A </w:t>
      </w:r>
    </w:p>
    <w:p w14:paraId="3B6570DE" w14:textId="124EB3B2" w:rsidR="00A779C1" w:rsidRDefault="00FB5352" w:rsidP="007F033A">
      <w:pPr>
        <w:spacing w:before="120"/>
        <w:jc w:val="both"/>
        <w:rPr>
          <w:rFonts w:eastAsiaTheme="minorEastAsia"/>
        </w:rPr>
      </w:pPr>
      <w:r>
        <w:rPr>
          <w:rFonts w:eastAsiaTheme="minorEastAsia"/>
        </w:rPr>
        <w:t>In last meeting</w:t>
      </w:r>
      <w:r w:rsidR="000F2B1D">
        <w:rPr>
          <w:rFonts w:eastAsiaTheme="minorEastAsia"/>
        </w:rPr>
        <w:t>s</w:t>
      </w:r>
      <w:r>
        <w:rPr>
          <w:rFonts w:eastAsiaTheme="minorEastAsia"/>
        </w:rPr>
        <w:t xml:space="preserve">, companies discussed how to define the collision </w:t>
      </w:r>
      <w:r w:rsidR="008C7CE1">
        <w:rPr>
          <w:rFonts w:eastAsiaTheme="minorEastAsia"/>
        </w:rPr>
        <w:t xml:space="preserve">and the priority </w:t>
      </w:r>
      <w:r>
        <w:rPr>
          <w:rFonts w:eastAsiaTheme="minorEastAsia"/>
        </w:rPr>
        <w:t xml:space="preserve">between MUSIM gap with NW-A’s </w:t>
      </w:r>
      <w:r w:rsidR="00243C36">
        <w:rPr>
          <w:rFonts w:eastAsiaTheme="minorEastAsia"/>
        </w:rPr>
        <w:t xml:space="preserve">DL </w:t>
      </w:r>
      <w:r w:rsidR="00411138">
        <w:rPr>
          <w:rFonts w:eastAsiaTheme="minorEastAsia"/>
        </w:rPr>
        <w:t>RS</w:t>
      </w:r>
      <w:r w:rsidR="00243C36">
        <w:rPr>
          <w:rFonts w:eastAsiaTheme="minorEastAsia"/>
        </w:rPr>
        <w:t xml:space="preserve"> and uplink signals</w:t>
      </w:r>
      <w:r w:rsidR="00411138">
        <w:rPr>
          <w:rFonts w:eastAsiaTheme="minorEastAsia"/>
        </w:rPr>
        <w:t>.</w:t>
      </w:r>
      <w:r w:rsidR="003F501B">
        <w:rPr>
          <w:rFonts w:eastAsiaTheme="minorEastAsia"/>
        </w:rPr>
        <w:t xml:space="preserve"> RAN4 achieve</w:t>
      </w:r>
      <w:r w:rsidR="000F2B1D">
        <w:rPr>
          <w:rFonts w:eastAsiaTheme="minorEastAsia"/>
        </w:rPr>
        <w:t>d</w:t>
      </w:r>
      <w:r w:rsidR="003F501B">
        <w:rPr>
          <w:rFonts w:eastAsiaTheme="minorEastAsia"/>
        </w:rPr>
        <w:t xml:space="preserve"> some agreements about the collision betwe</w:t>
      </w:r>
      <w:r w:rsidR="002D4000">
        <w:rPr>
          <w:rFonts w:eastAsiaTheme="minorEastAsia"/>
        </w:rPr>
        <w:t>e</w:t>
      </w:r>
      <w:r w:rsidR="003F501B">
        <w:rPr>
          <w:rFonts w:eastAsiaTheme="minorEastAsia"/>
        </w:rPr>
        <w:t>n</w:t>
      </w:r>
      <w:r w:rsidR="002D4000">
        <w:rPr>
          <w:rFonts w:eastAsiaTheme="minorEastAsia"/>
        </w:rPr>
        <w:t xml:space="preserve"> SMTC and MUSIM gaps for </w:t>
      </w:r>
      <w:proofErr w:type="spellStart"/>
      <w:r w:rsidR="002D4000">
        <w:rPr>
          <w:rFonts w:eastAsiaTheme="minorEastAsia"/>
        </w:rPr>
        <w:t>SCell</w:t>
      </w:r>
      <w:proofErr w:type="spellEnd"/>
      <w:r w:rsidR="002D4000">
        <w:rPr>
          <w:rFonts w:eastAsiaTheme="minorEastAsia"/>
        </w:rPr>
        <w:t xml:space="preserve"> </w:t>
      </w:r>
      <w:r w:rsidR="000E60DC">
        <w:rPr>
          <w:rFonts w:eastAsiaTheme="minorEastAsia"/>
        </w:rPr>
        <w:t>activation.</w:t>
      </w:r>
      <w:r w:rsidR="00411138">
        <w:rPr>
          <w:rFonts w:eastAsiaTheme="minorEastAsia"/>
        </w:rPr>
        <w:t xml:space="preserve"> </w:t>
      </w:r>
    </w:p>
    <w:tbl>
      <w:tblPr>
        <w:tblStyle w:val="TableGrid"/>
        <w:tblW w:w="0" w:type="auto"/>
        <w:tblInd w:w="175" w:type="dxa"/>
        <w:tblLook w:val="04A0" w:firstRow="1" w:lastRow="0" w:firstColumn="1" w:lastColumn="0" w:noHBand="0" w:noVBand="1"/>
      </w:tblPr>
      <w:tblGrid>
        <w:gridCol w:w="9270"/>
      </w:tblGrid>
      <w:tr w:rsidR="00ED4A28" w14:paraId="4F224929" w14:textId="77777777" w:rsidTr="00B9023E">
        <w:tc>
          <w:tcPr>
            <w:tcW w:w="9270" w:type="dxa"/>
          </w:tcPr>
          <w:p w14:paraId="0F0372C0" w14:textId="77777777" w:rsidR="002D4000" w:rsidRPr="002D4000" w:rsidRDefault="002D4000" w:rsidP="002D4000">
            <w:pPr>
              <w:spacing w:after="0"/>
              <w:rPr>
                <w:rFonts w:eastAsia="Times New Roman"/>
                <w:color w:val="000000"/>
                <w:sz w:val="18"/>
                <w:szCs w:val="18"/>
                <w:lang w:eastAsia="zh-CN"/>
              </w:rPr>
            </w:pPr>
            <w:r w:rsidRPr="002D4000">
              <w:rPr>
                <w:rFonts w:eastAsia="Times New Roman"/>
                <w:b/>
                <w:bCs/>
                <w:color w:val="000000"/>
                <w:sz w:val="18"/>
                <w:szCs w:val="18"/>
                <w:u w:val="single"/>
                <w:lang w:eastAsia="zh-CN"/>
              </w:rPr>
              <w:t xml:space="preserve">Issue 2-4-3: Collision between SMTC and MUSIM gaps for handover and </w:t>
            </w:r>
            <w:proofErr w:type="spellStart"/>
            <w:r w:rsidRPr="002D4000">
              <w:rPr>
                <w:rFonts w:eastAsia="Times New Roman"/>
                <w:b/>
                <w:bCs/>
                <w:color w:val="000000"/>
                <w:sz w:val="18"/>
                <w:szCs w:val="18"/>
                <w:u w:val="single"/>
                <w:lang w:eastAsia="zh-CN"/>
              </w:rPr>
              <w:t>Scell</w:t>
            </w:r>
            <w:proofErr w:type="spellEnd"/>
            <w:r w:rsidRPr="002D4000">
              <w:rPr>
                <w:rFonts w:eastAsia="Times New Roman"/>
                <w:b/>
                <w:bCs/>
                <w:color w:val="000000"/>
                <w:sz w:val="18"/>
                <w:szCs w:val="18"/>
                <w:u w:val="single"/>
                <w:lang w:eastAsia="zh-CN"/>
              </w:rPr>
              <w:t xml:space="preserve"> activation</w:t>
            </w:r>
          </w:p>
          <w:p w14:paraId="1255EE51" w14:textId="77777777" w:rsidR="002D4000" w:rsidRPr="002D4000" w:rsidRDefault="002D4000" w:rsidP="002D4000">
            <w:pPr>
              <w:numPr>
                <w:ilvl w:val="0"/>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Proposals</w:t>
            </w:r>
          </w:p>
          <w:p w14:paraId="05A4669B" w14:textId="77777777" w:rsidR="002D4000" w:rsidRPr="002D4000" w:rsidRDefault="002D4000" w:rsidP="002D4000">
            <w:pPr>
              <w:numPr>
                <w:ilvl w:val="1"/>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P1: Collisions between other RRM procedures and MUSIM gaps are handled in the same way as collisions between RRM procedures and legacy MG, i.e., no special handling solution is defined. (Apple oppo Huawei Nokia Qualcomm MTK vivo)</w:t>
            </w:r>
          </w:p>
          <w:p w14:paraId="0F00FF3C" w14:textId="5BBBD150" w:rsidR="002D4000" w:rsidRPr="002D4000" w:rsidRDefault="002D4000" w:rsidP="002D4000">
            <w:pPr>
              <w:numPr>
                <w:ilvl w:val="1"/>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 xml:space="preserve">P2: RAN4 to add a </w:t>
            </w:r>
            <w:r w:rsidR="006C6BB7" w:rsidRPr="002D4000">
              <w:rPr>
                <w:rFonts w:eastAsia="Times New Roman"/>
                <w:color w:val="000000"/>
                <w:sz w:val="18"/>
                <w:szCs w:val="18"/>
                <w:lang w:eastAsia="zh-CN"/>
              </w:rPr>
              <w:t>high-level</w:t>
            </w:r>
            <w:r w:rsidRPr="002D4000">
              <w:rPr>
                <w:rFonts w:eastAsia="Times New Roman"/>
                <w:color w:val="000000"/>
                <w:sz w:val="18"/>
                <w:szCs w:val="18"/>
                <w:lang w:eastAsia="zh-CN"/>
              </w:rPr>
              <w:t xml:space="preserve"> clarification for the collision between MUSIM gaps with Handover,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and SI update (Ericsson): </w:t>
            </w:r>
          </w:p>
          <w:p w14:paraId="344C59BE" w14:textId="0F37E4BC" w:rsidR="002D4000" w:rsidRPr="002D4000" w:rsidRDefault="002D4000" w:rsidP="002D4000">
            <w:pPr>
              <w:numPr>
                <w:ilvl w:val="2"/>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 xml:space="preserve">When NW-A’s RS resources for one-shot RRM </w:t>
            </w:r>
            <w:r w:rsidR="006C6BB7" w:rsidRPr="002D4000">
              <w:rPr>
                <w:rFonts w:eastAsia="Times New Roman"/>
                <w:color w:val="000000"/>
                <w:sz w:val="18"/>
                <w:szCs w:val="18"/>
                <w:lang w:eastAsia="zh-CN"/>
              </w:rPr>
              <w:t>procedure (</w:t>
            </w:r>
            <w:r w:rsidRPr="002D4000">
              <w:rPr>
                <w:rFonts w:eastAsia="Times New Roman"/>
                <w:color w:val="000000"/>
                <w:sz w:val="18"/>
                <w:szCs w:val="18"/>
                <w:lang w:eastAsia="zh-CN"/>
              </w:rPr>
              <w:t xml:space="preserve">Handover,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SI update) collide with MUSIM gaps, MUSIM gaps should have lower priority.</w:t>
            </w:r>
          </w:p>
          <w:p w14:paraId="701BA9A8" w14:textId="77777777" w:rsidR="002D4000" w:rsidRPr="002D4000" w:rsidRDefault="002D4000" w:rsidP="002D4000">
            <w:pPr>
              <w:numPr>
                <w:ilvl w:val="2"/>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 xml:space="preserve">When NW-A’s uplink signals for one-shot RRM procedure (Handover,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collide with MUSIM gaps, MUSIM gaps should have lower priority, such as NW-A’s PRACH and CSI-RS reporting for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should be prioritized. </w:t>
            </w:r>
          </w:p>
          <w:p w14:paraId="704897DA" w14:textId="77777777" w:rsidR="002D4000" w:rsidRPr="002D4000" w:rsidRDefault="002D4000" w:rsidP="002D4000">
            <w:pPr>
              <w:numPr>
                <w:ilvl w:val="1"/>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 xml:space="preserve">P3: Add a high-level clarification in RAN4 spec that during one-shot procedure such as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SI update and so on, UE is not expected to enable MUSIM gaps unless existing RRM requirement for the corresponding one-shot procedure can be met. (Apple)</w:t>
            </w:r>
          </w:p>
          <w:p w14:paraId="2BF66FEC" w14:textId="77777777" w:rsidR="002D4000" w:rsidRPr="002D4000" w:rsidRDefault="002D4000" w:rsidP="002D4000">
            <w:pPr>
              <w:spacing w:after="0"/>
              <w:rPr>
                <w:rFonts w:eastAsia="Times New Roman"/>
                <w:color w:val="000000"/>
                <w:sz w:val="18"/>
                <w:szCs w:val="18"/>
                <w:lang w:eastAsia="zh-CN"/>
              </w:rPr>
            </w:pPr>
            <w:r w:rsidRPr="002D4000">
              <w:rPr>
                <w:rFonts w:eastAsia="Times New Roman"/>
                <w:color w:val="000000"/>
                <w:sz w:val="18"/>
                <w:szCs w:val="18"/>
                <w:lang w:eastAsia="zh-CN"/>
              </w:rPr>
              <w:t>Agreements</w:t>
            </w:r>
          </w:p>
          <w:p w14:paraId="28306F9A" w14:textId="77777777" w:rsidR="002D4000" w:rsidRPr="002D4000" w:rsidRDefault="002D4000" w:rsidP="002D4000">
            <w:pPr>
              <w:numPr>
                <w:ilvl w:val="0"/>
                <w:numId w:val="34"/>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 xml:space="preserve">When MUSIM gaps are configured, UE is still required to meet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RRM requirements for NW-A. FFS whether to capture this conclusion in the specifications.</w:t>
            </w:r>
          </w:p>
          <w:p w14:paraId="653629A1" w14:textId="77777777" w:rsidR="002D4000" w:rsidRPr="002D4000" w:rsidRDefault="002D4000" w:rsidP="002D4000">
            <w:pPr>
              <w:numPr>
                <w:ilvl w:val="1"/>
                <w:numId w:val="34"/>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No test case will be defined to verify this case</w:t>
            </w:r>
          </w:p>
          <w:p w14:paraId="0FA1D984" w14:textId="4C683DB3" w:rsidR="00ED4A28" w:rsidRDefault="002D4000" w:rsidP="002D4000">
            <w:pPr>
              <w:numPr>
                <w:ilvl w:val="0"/>
                <w:numId w:val="34"/>
              </w:numPr>
              <w:spacing w:after="0"/>
              <w:textAlignment w:val="center"/>
              <w:rPr>
                <w:rFonts w:eastAsiaTheme="minorEastAsia"/>
              </w:rPr>
            </w:pPr>
            <w:r w:rsidRPr="002D4000">
              <w:rPr>
                <w:rFonts w:eastAsia="Times New Roman"/>
                <w:color w:val="000000"/>
                <w:sz w:val="18"/>
                <w:szCs w:val="18"/>
                <w:lang w:eastAsia="zh-CN"/>
              </w:rPr>
              <w:t>FFS whether the agreement applies for handover</w:t>
            </w:r>
          </w:p>
        </w:tc>
      </w:tr>
    </w:tbl>
    <w:p w14:paraId="6CD1722F" w14:textId="10DB71FE" w:rsidR="008D3337" w:rsidRDefault="00ED4A28" w:rsidP="008C7CE1">
      <w:pPr>
        <w:spacing w:before="120"/>
        <w:jc w:val="both"/>
      </w:pPr>
      <w:r>
        <w:t xml:space="preserve">As mentioned in the WID, the main intention to define the MUSIM gaps requirement is to </w:t>
      </w:r>
      <w:r w:rsidRPr="0034253F">
        <w:t xml:space="preserve">guarantee minimized impact on </w:t>
      </w:r>
      <w:r>
        <w:t>NW-</w:t>
      </w:r>
      <w:r w:rsidRPr="0034253F">
        <w:t>A</w:t>
      </w:r>
      <w:r>
        <w:t xml:space="preserve">’s performance. We noticed that the requested MUSIM gaps are basically periodical gaps for measurement, paging monitoring. However, some mobility procedures in NW-A are one-shot procedures, such as Handover, </w:t>
      </w:r>
      <w:proofErr w:type="spellStart"/>
      <w:r>
        <w:t>SCell</w:t>
      </w:r>
      <w:proofErr w:type="spellEnd"/>
      <w:r>
        <w:t xml:space="preserve"> activation</w:t>
      </w:r>
      <w:r w:rsidR="001241C1">
        <w:t>, SI update</w:t>
      </w:r>
      <w:r>
        <w:t xml:space="preserve">. Compared with periodic procedures, these one-shot procedures are </w:t>
      </w:r>
      <w:r w:rsidR="001241C1">
        <w:t>more</w:t>
      </w:r>
      <w:r>
        <w:t xml:space="preserve"> important from NW-A’s perspective. If the </w:t>
      </w:r>
      <w:proofErr w:type="spellStart"/>
      <w:r>
        <w:t>proceudre’s</w:t>
      </w:r>
      <w:proofErr w:type="spellEnd"/>
      <w:r>
        <w:t xml:space="preserve"> delay is extended, it will have severe impact to NW-A. </w:t>
      </w:r>
      <w:r w:rsidR="000A0573">
        <w:rPr>
          <w:rFonts w:eastAsiaTheme="minorEastAsia"/>
        </w:rPr>
        <w:t xml:space="preserve">NW-A’s SSB/SMTC or uplink </w:t>
      </w:r>
      <w:proofErr w:type="spellStart"/>
      <w:r w:rsidR="000A0573">
        <w:rPr>
          <w:rFonts w:eastAsiaTheme="minorEastAsia"/>
        </w:rPr>
        <w:t>signalas</w:t>
      </w:r>
      <w:proofErr w:type="spellEnd"/>
      <w:r w:rsidR="000A0573">
        <w:rPr>
          <w:rFonts w:eastAsiaTheme="minorEastAsia"/>
        </w:rPr>
        <w:t xml:space="preserve"> for handover and </w:t>
      </w:r>
      <w:proofErr w:type="spellStart"/>
      <w:r w:rsidR="000A0573">
        <w:rPr>
          <w:rFonts w:eastAsiaTheme="minorEastAsia"/>
        </w:rPr>
        <w:t>SCell</w:t>
      </w:r>
      <w:proofErr w:type="spellEnd"/>
      <w:r w:rsidR="000A0573">
        <w:rPr>
          <w:rFonts w:eastAsiaTheme="minorEastAsia"/>
        </w:rPr>
        <w:t xml:space="preserve"> activation should have higher priority than MUSIM gaps. </w:t>
      </w:r>
      <w:r w:rsidR="00A44475">
        <w:rPr>
          <w:color w:val="000000"/>
        </w:rPr>
        <w:t xml:space="preserve">RAN4 can add a high-level clarification for the collision between MUSIM gaps with Handover </w:t>
      </w:r>
      <w:r w:rsidR="002C52C1">
        <w:rPr>
          <w:color w:val="000000"/>
        </w:rPr>
        <w:t xml:space="preserve">and </w:t>
      </w:r>
      <w:proofErr w:type="spellStart"/>
      <w:r w:rsidR="00A44475">
        <w:rPr>
          <w:color w:val="000000"/>
        </w:rPr>
        <w:t>SCell</w:t>
      </w:r>
      <w:proofErr w:type="spellEnd"/>
      <w:r w:rsidR="00A44475">
        <w:rPr>
          <w:color w:val="000000"/>
        </w:rPr>
        <w:t xml:space="preserve"> activation</w:t>
      </w:r>
      <w:r w:rsidR="00C51B2E">
        <w:rPr>
          <w:rFonts w:eastAsiaTheme="minorEastAsia"/>
        </w:rPr>
        <w:t>.</w:t>
      </w:r>
    </w:p>
    <w:p w14:paraId="77E5D985" w14:textId="04B2708E" w:rsidR="00FC7626" w:rsidRPr="004C4A5D" w:rsidRDefault="00F969C9" w:rsidP="00A44475">
      <w:pPr>
        <w:spacing w:before="120" w:after="120"/>
        <w:rPr>
          <w:rFonts w:asciiTheme="minorHAnsi" w:hAnsiTheme="minorHAnsi" w:cstheme="minorHAnsi"/>
          <w:b/>
          <w:bCs/>
          <w:i/>
          <w:sz w:val="22"/>
          <w:szCs w:val="22"/>
        </w:rPr>
      </w:pPr>
      <w:bookmarkStart w:id="14" w:name="_Ref129789165"/>
      <w:bookmarkStart w:id="15" w:name="_Ref114960858"/>
      <w:bookmarkStart w:id="16" w:name="_Ref141277055"/>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E919C1">
        <w:rPr>
          <w:rFonts w:asciiTheme="minorHAnsi" w:hAnsiTheme="minorHAnsi" w:cstheme="minorHAnsi"/>
          <w:b/>
          <w:bCs/>
          <w:i/>
          <w:iCs/>
          <w:noProof/>
        </w:rPr>
        <w:t>6</w:t>
      </w:r>
      <w:r w:rsidRPr="00506D39">
        <w:rPr>
          <w:rFonts w:asciiTheme="minorHAnsi" w:hAnsiTheme="minorHAnsi" w:cstheme="minorHAnsi"/>
          <w:b/>
          <w:bCs/>
          <w:i/>
          <w:iCs/>
        </w:rPr>
        <w:fldChar w:fldCharType="end"/>
      </w:r>
      <w:r w:rsidRPr="00506D39">
        <w:rPr>
          <w:rFonts w:asciiTheme="minorHAnsi" w:hAnsiTheme="minorHAnsi" w:cstheme="minorHAnsi"/>
          <w:b/>
          <w:bCs/>
          <w:i/>
          <w:iCs/>
        </w:rPr>
        <w:t>:</w:t>
      </w:r>
      <w:bookmarkStart w:id="17" w:name="_Ref118154988"/>
      <w:bookmarkEnd w:id="14"/>
      <w:bookmarkEnd w:id="15"/>
      <w:r w:rsidR="00A44475">
        <w:rPr>
          <w:rFonts w:asciiTheme="minorHAnsi" w:hAnsiTheme="minorHAnsi" w:cstheme="minorHAnsi"/>
          <w:b/>
          <w:bCs/>
          <w:i/>
          <w:iCs/>
        </w:rPr>
        <w:t xml:space="preserve"> </w:t>
      </w:r>
      <w:bookmarkEnd w:id="17"/>
      <w:r w:rsidR="00A44475" w:rsidRPr="002D4000">
        <w:rPr>
          <w:rFonts w:asciiTheme="minorHAnsi" w:eastAsia="Times New Roman" w:hAnsiTheme="minorHAnsi" w:cstheme="minorHAnsi"/>
          <w:b/>
          <w:bCs/>
          <w:i/>
          <w:iCs/>
          <w:color w:val="000000"/>
          <w:lang w:eastAsia="zh-CN"/>
        </w:rPr>
        <w:t>When MUSIM gaps are configured</w:t>
      </w:r>
      <w:r w:rsidR="002C52C1" w:rsidRPr="004C4A5D">
        <w:rPr>
          <w:rFonts w:asciiTheme="minorHAnsi" w:eastAsia="Times New Roman" w:hAnsiTheme="minorHAnsi" w:cstheme="minorHAnsi"/>
          <w:b/>
          <w:bCs/>
          <w:i/>
          <w:iCs/>
          <w:color w:val="000000"/>
          <w:lang w:eastAsia="zh-CN"/>
        </w:rPr>
        <w:t xml:space="preserve"> and collide with handover</w:t>
      </w:r>
      <w:r w:rsidR="001766EB">
        <w:rPr>
          <w:rFonts w:asciiTheme="minorHAnsi" w:eastAsia="Times New Roman" w:hAnsiTheme="minorHAnsi" w:cstheme="minorHAnsi"/>
          <w:b/>
          <w:bCs/>
          <w:i/>
          <w:iCs/>
          <w:color w:val="000000"/>
          <w:lang w:eastAsia="zh-CN"/>
        </w:rPr>
        <w:t>/</w:t>
      </w:r>
      <w:proofErr w:type="spellStart"/>
      <w:r w:rsidR="002C52C1" w:rsidRPr="004C4A5D">
        <w:rPr>
          <w:rFonts w:asciiTheme="minorHAnsi" w:eastAsia="Times New Roman" w:hAnsiTheme="minorHAnsi" w:cstheme="minorHAnsi"/>
          <w:b/>
          <w:bCs/>
          <w:i/>
          <w:iCs/>
          <w:color w:val="000000"/>
          <w:lang w:eastAsia="zh-CN"/>
        </w:rPr>
        <w:t>SCell</w:t>
      </w:r>
      <w:proofErr w:type="spellEnd"/>
      <w:r w:rsidR="002C52C1" w:rsidRPr="004C4A5D">
        <w:rPr>
          <w:rFonts w:asciiTheme="minorHAnsi" w:eastAsia="Times New Roman" w:hAnsiTheme="minorHAnsi" w:cstheme="minorHAnsi"/>
          <w:b/>
          <w:bCs/>
          <w:i/>
          <w:iCs/>
          <w:color w:val="000000"/>
          <w:lang w:eastAsia="zh-CN"/>
        </w:rPr>
        <w:t xml:space="preserve"> activation</w:t>
      </w:r>
      <w:r w:rsidR="00A44475" w:rsidRPr="002D4000">
        <w:rPr>
          <w:rFonts w:asciiTheme="minorHAnsi" w:eastAsia="Times New Roman" w:hAnsiTheme="minorHAnsi" w:cstheme="minorHAnsi"/>
          <w:b/>
          <w:bCs/>
          <w:i/>
          <w:iCs/>
          <w:color w:val="000000"/>
          <w:lang w:eastAsia="zh-CN"/>
        </w:rPr>
        <w:t xml:space="preserve">, </w:t>
      </w:r>
      <w:r w:rsidR="00F64A95" w:rsidRPr="004C4A5D">
        <w:rPr>
          <w:rFonts w:asciiTheme="minorHAnsi" w:eastAsia="Times New Roman" w:hAnsiTheme="minorHAnsi" w:cstheme="minorHAnsi"/>
          <w:b/>
          <w:bCs/>
          <w:i/>
          <w:iCs/>
          <w:color w:val="000000"/>
          <w:lang w:eastAsia="zh-CN"/>
        </w:rPr>
        <w:t xml:space="preserve">UE is expected to </w:t>
      </w:r>
      <w:r w:rsidR="00F0318A" w:rsidRPr="004C4A5D">
        <w:rPr>
          <w:rFonts w:asciiTheme="minorHAnsi" w:eastAsia="Times New Roman" w:hAnsiTheme="minorHAnsi" w:cstheme="minorHAnsi"/>
          <w:b/>
          <w:bCs/>
          <w:i/>
          <w:iCs/>
          <w:color w:val="000000"/>
          <w:lang w:eastAsia="zh-CN"/>
        </w:rPr>
        <w:t>drop the</w:t>
      </w:r>
      <w:r w:rsidR="00F64A95" w:rsidRPr="004C4A5D">
        <w:rPr>
          <w:rFonts w:asciiTheme="minorHAnsi" w:eastAsia="Times New Roman" w:hAnsiTheme="minorHAnsi" w:cstheme="minorHAnsi"/>
          <w:b/>
          <w:bCs/>
          <w:i/>
          <w:iCs/>
          <w:color w:val="000000"/>
          <w:lang w:eastAsia="zh-CN"/>
        </w:rPr>
        <w:t xml:space="preserve"> MUSIM gaps </w:t>
      </w:r>
      <w:r w:rsidR="002C52C1" w:rsidRPr="004C4A5D">
        <w:rPr>
          <w:rFonts w:asciiTheme="minorHAnsi" w:eastAsia="Times New Roman" w:hAnsiTheme="minorHAnsi" w:cstheme="minorHAnsi"/>
          <w:b/>
          <w:bCs/>
          <w:i/>
          <w:iCs/>
          <w:color w:val="000000"/>
          <w:lang w:eastAsia="zh-CN"/>
        </w:rPr>
        <w:t xml:space="preserve">and </w:t>
      </w:r>
      <w:r w:rsidR="001766EB">
        <w:rPr>
          <w:rFonts w:asciiTheme="minorHAnsi" w:eastAsia="Times New Roman" w:hAnsiTheme="minorHAnsi" w:cstheme="minorHAnsi"/>
          <w:b/>
          <w:bCs/>
          <w:i/>
          <w:iCs/>
          <w:color w:val="000000"/>
          <w:lang w:eastAsia="zh-CN"/>
        </w:rPr>
        <w:t xml:space="preserve">shall </w:t>
      </w:r>
      <w:r w:rsidR="00A44475" w:rsidRPr="002D4000">
        <w:rPr>
          <w:rFonts w:asciiTheme="minorHAnsi" w:eastAsia="Times New Roman" w:hAnsiTheme="minorHAnsi" w:cstheme="minorHAnsi"/>
          <w:b/>
          <w:bCs/>
          <w:i/>
          <w:iCs/>
          <w:color w:val="000000"/>
          <w:lang w:eastAsia="zh-CN"/>
        </w:rPr>
        <w:t xml:space="preserve">meet </w:t>
      </w:r>
      <w:r w:rsidR="001766EB">
        <w:rPr>
          <w:rFonts w:asciiTheme="minorHAnsi" w:eastAsia="Times New Roman" w:hAnsiTheme="minorHAnsi" w:cstheme="minorHAnsi"/>
          <w:b/>
          <w:bCs/>
          <w:i/>
          <w:iCs/>
          <w:color w:val="000000"/>
          <w:lang w:eastAsia="zh-CN"/>
        </w:rPr>
        <w:t xml:space="preserve">the </w:t>
      </w:r>
      <w:r w:rsidR="00F64A95" w:rsidRPr="004C4A5D">
        <w:rPr>
          <w:rFonts w:asciiTheme="minorHAnsi" w:eastAsia="Times New Roman" w:hAnsiTheme="minorHAnsi" w:cstheme="minorHAnsi"/>
          <w:b/>
          <w:bCs/>
          <w:i/>
          <w:iCs/>
          <w:color w:val="000000"/>
          <w:lang w:eastAsia="zh-CN"/>
        </w:rPr>
        <w:t>handover</w:t>
      </w:r>
      <w:r w:rsidR="001766EB">
        <w:rPr>
          <w:rFonts w:asciiTheme="minorHAnsi" w:eastAsia="Times New Roman" w:hAnsiTheme="minorHAnsi" w:cstheme="minorHAnsi"/>
          <w:b/>
          <w:bCs/>
          <w:i/>
          <w:iCs/>
          <w:color w:val="000000"/>
          <w:lang w:eastAsia="zh-CN"/>
        </w:rPr>
        <w:t>/</w:t>
      </w:r>
      <w:proofErr w:type="spellStart"/>
      <w:r w:rsidR="00A44475" w:rsidRPr="002D4000">
        <w:rPr>
          <w:rFonts w:asciiTheme="minorHAnsi" w:eastAsia="Times New Roman" w:hAnsiTheme="minorHAnsi" w:cstheme="minorHAnsi"/>
          <w:b/>
          <w:bCs/>
          <w:i/>
          <w:iCs/>
          <w:color w:val="000000"/>
          <w:lang w:eastAsia="zh-CN"/>
        </w:rPr>
        <w:t>Scell</w:t>
      </w:r>
      <w:proofErr w:type="spellEnd"/>
      <w:r w:rsidR="00A44475" w:rsidRPr="002D4000">
        <w:rPr>
          <w:rFonts w:asciiTheme="minorHAnsi" w:eastAsia="Times New Roman" w:hAnsiTheme="minorHAnsi" w:cstheme="minorHAnsi"/>
          <w:b/>
          <w:bCs/>
          <w:i/>
          <w:iCs/>
          <w:color w:val="000000"/>
          <w:lang w:eastAsia="zh-CN"/>
        </w:rPr>
        <w:t xml:space="preserve"> activation RRM requirements for NW-A</w:t>
      </w:r>
      <w:r w:rsidR="002C52C1" w:rsidRPr="004C4A5D">
        <w:rPr>
          <w:rFonts w:asciiTheme="minorHAnsi" w:eastAsia="Times New Roman" w:hAnsiTheme="minorHAnsi" w:cstheme="minorHAnsi"/>
          <w:b/>
          <w:bCs/>
          <w:i/>
          <w:iCs/>
          <w:color w:val="000000"/>
          <w:lang w:eastAsia="zh-CN"/>
        </w:rPr>
        <w:t>.</w:t>
      </w:r>
      <w:bookmarkEnd w:id="16"/>
      <w:r w:rsidR="00BB24E1" w:rsidRPr="004C4A5D">
        <w:rPr>
          <w:rFonts w:asciiTheme="minorHAnsi" w:hAnsiTheme="minorHAnsi" w:cstheme="minorHAnsi"/>
          <w:b/>
          <w:bCs/>
          <w:i/>
          <w:iCs/>
          <w:sz w:val="22"/>
          <w:szCs w:val="22"/>
        </w:rPr>
        <w:t xml:space="preserve"> </w:t>
      </w:r>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0FB71AA6" w:rsidR="003548F1" w:rsidRDefault="003548F1" w:rsidP="003548F1">
      <w:pPr>
        <w:jc w:val="both"/>
        <w:rPr>
          <w:lang w:val="en-US"/>
        </w:rPr>
      </w:pPr>
      <w:bookmarkStart w:id="18"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639B2962" w14:textId="1CD78CE0" w:rsidR="000E792B" w:rsidRDefault="000E792B" w:rsidP="003548F1">
      <w:pPr>
        <w:jc w:val="both"/>
      </w:pPr>
      <w:r>
        <w:fldChar w:fldCharType="begin"/>
      </w:r>
      <w:r>
        <w:instrText xml:space="preserve"> REF _Ref141277027 \h </w:instrText>
      </w:r>
      <w:r>
        <w:fldChar w:fldCharType="separate"/>
      </w:r>
      <w:r w:rsidR="00E919C1" w:rsidRPr="009A085B">
        <w:rPr>
          <w:rFonts w:asciiTheme="minorHAnsi" w:hAnsiTheme="minorHAnsi" w:cstheme="minorHAnsi"/>
          <w:b/>
          <w:bCs/>
          <w:i/>
          <w:szCs w:val="22"/>
        </w:rPr>
        <w:t xml:space="preserve">Proposal </w:t>
      </w:r>
      <w:r w:rsidR="00E919C1">
        <w:rPr>
          <w:rFonts w:asciiTheme="minorHAnsi" w:hAnsiTheme="minorHAnsi" w:cstheme="minorHAnsi"/>
          <w:b/>
          <w:bCs/>
          <w:i/>
          <w:noProof/>
          <w:szCs w:val="22"/>
        </w:rPr>
        <w:t>1</w:t>
      </w:r>
      <w:r w:rsidR="00E919C1" w:rsidRPr="009A085B">
        <w:rPr>
          <w:rFonts w:asciiTheme="minorHAnsi" w:hAnsiTheme="minorHAnsi" w:cstheme="minorHAnsi"/>
          <w:b/>
          <w:bCs/>
          <w:i/>
          <w:szCs w:val="22"/>
        </w:rPr>
        <w:t>:</w:t>
      </w:r>
      <w:r w:rsidR="00E919C1">
        <w:rPr>
          <w:rFonts w:asciiTheme="minorHAnsi" w:hAnsiTheme="minorHAnsi" w:cstheme="minorHAnsi"/>
          <w:b/>
          <w:bCs/>
          <w:i/>
          <w:szCs w:val="22"/>
        </w:rPr>
        <w:t xml:space="preserve"> When UE requests multiple MUSIM gaps, the MGRP of highest priority gap should be larger than 160ms. W</w:t>
      </w:r>
      <w:r w:rsidR="00E919C1" w:rsidRPr="0070251F">
        <w:rPr>
          <w:rFonts w:asciiTheme="minorHAnsi" w:hAnsiTheme="minorHAnsi" w:cstheme="minorHAnsi"/>
          <w:b/>
          <w:bCs/>
          <w:i/>
          <w:szCs w:val="22"/>
        </w:rPr>
        <w:t>hen UE requests only one MUSIM gap, the MGRP should be larger than 80ms</w:t>
      </w:r>
      <w:r w:rsidR="00E919C1">
        <w:rPr>
          <w:rFonts w:asciiTheme="minorHAnsi" w:hAnsiTheme="minorHAnsi" w:cstheme="minorHAnsi"/>
          <w:b/>
          <w:bCs/>
          <w:i/>
          <w:szCs w:val="22"/>
        </w:rPr>
        <w:t>.</w:t>
      </w:r>
      <w:r>
        <w:fldChar w:fldCharType="end"/>
      </w:r>
    </w:p>
    <w:p w14:paraId="057BD943" w14:textId="051BDF76" w:rsidR="00C16AA4" w:rsidRDefault="00C16AA4" w:rsidP="003548F1">
      <w:pPr>
        <w:jc w:val="both"/>
      </w:pPr>
      <w:r>
        <w:fldChar w:fldCharType="begin"/>
      </w:r>
      <w:r>
        <w:instrText xml:space="preserve"> REF _Ref145431081 \h </w:instrText>
      </w:r>
      <w:r>
        <w:fldChar w:fldCharType="separate"/>
      </w:r>
      <w:r w:rsidR="00E919C1" w:rsidRPr="009A085B">
        <w:rPr>
          <w:rFonts w:asciiTheme="minorHAnsi" w:hAnsiTheme="minorHAnsi" w:cstheme="minorHAnsi"/>
          <w:b/>
          <w:bCs/>
          <w:i/>
          <w:szCs w:val="22"/>
        </w:rPr>
        <w:t xml:space="preserve">Proposal </w:t>
      </w:r>
      <w:r w:rsidR="00E919C1">
        <w:rPr>
          <w:rFonts w:asciiTheme="minorHAnsi" w:hAnsiTheme="minorHAnsi" w:cstheme="minorHAnsi"/>
          <w:b/>
          <w:bCs/>
          <w:i/>
          <w:noProof/>
          <w:szCs w:val="22"/>
        </w:rPr>
        <w:t>2</w:t>
      </w:r>
      <w:r w:rsidR="00E919C1" w:rsidRPr="0095347C">
        <w:rPr>
          <w:rFonts w:asciiTheme="minorHAnsi" w:hAnsiTheme="minorHAnsi" w:cstheme="minorHAnsi"/>
          <w:b/>
          <w:bCs/>
          <w:i/>
          <w:szCs w:val="22"/>
        </w:rPr>
        <w:t>:</w:t>
      </w:r>
      <w:r w:rsidR="00E919C1">
        <w:rPr>
          <w:rFonts w:asciiTheme="minorHAnsi" w:hAnsiTheme="minorHAnsi" w:cstheme="minorHAnsi"/>
          <w:b/>
          <w:bCs/>
          <w:i/>
          <w:szCs w:val="22"/>
        </w:rPr>
        <w:t xml:space="preserve"> The </w:t>
      </w:r>
      <w:r w:rsidR="00E919C1" w:rsidRPr="000F614A">
        <w:rPr>
          <w:rFonts w:asciiTheme="minorHAnsi" w:hAnsiTheme="minorHAnsi" w:cstheme="minorHAnsi"/>
          <w:b/>
          <w:bCs/>
          <w:i/>
          <w:szCs w:val="22"/>
          <w:lang w:eastAsia="zh-CN"/>
        </w:rPr>
        <w:t xml:space="preserve">UE shall request MUSIM gaps with MGRP </w:t>
      </w:r>
      <w:r w:rsidR="00E919C1">
        <w:rPr>
          <w:rFonts w:asciiTheme="minorHAnsi" w:hAnsiTheme="minorHAnsi" w:cstheme="minorHAnsi"/>
          <w:b/>
          <w:bCs/>
          <w:i/>
          <w:szCs w:val="22"/>
          <w:lang w:eastAsia="zh-CN"/>
        </w:rPr>
        <w:t>larger</w:t>
      </w:r>
      <w:r w:rsidR="00E919C1" w:rsidRPr="000F614A">
        <w:rPr>
          <w:rFonts w:asciiTheme="minorHAnsi" w:hAnsiTheme="minorHAnsi" w:cstheme="minorHAnsi"/>
          <w:b/>
          <w:bCs/>
          <w:i/>
          <w:szCs w:val="22"/>
          <w:lang w:eastAsia="zh-CN"/>
        </w:rPr>
        <w:t xml:space="preserve"> than </w:t>
      </w:r>
      <w:r w:rsidR="00E919C1">
        <w:rPr>
          <w:rFonts w:asciiTheme="minorHAnsi" w:hAnsiTheme="minorHAnsi" w:cstheme="minorHAnsi"/>
          <w:b/>
          <w:bCs/>
          <w:i/>
          <w:szCs w:val="22"/>
          <w:lang w:eastAsia="zh-CN"/>
        </w:rPr>
        <w:t>16</w:t>
      </w:r>
      <w:r w:rsidR="00E919C1" w:rsidRPr="000F614A">
        <w:rPr>
          <w:rFonts w:asciiTheme="minorHAnsi" w:hAnsiTheme="minorHAnsi" w:cstheme="minorHAnsi"/>
          <w:b/>
          <w:bCs/>
          <w:i/>
          <w:szCs w:val="22"/>
          <w:lang w:eastAsia="zh-CN"/>
        </w:rPr>
        <w:t>0ms when NW-B configures DRX cycle larger than 640ms</w:t>
      </w:r>
      <w:r w:rsidR="00E919C1">
        <w:rPr>
          <w:rFonts w:asciiTheme="minorHAnsi" w:hAnsiTheme="minorHAnsi" w:cstheme="minorHAnsi"/>
          <w:b/>
          <w:bCs/>
          <w:i/>
          <w:szCs w:val="22"/>
          <w:lang w:eastAsia="zh-CN"/>
        </w:rPr>
        <w:t>.</w:t>
      </w:r>
      <w:r>
        <w:fldChar w:fldCharType="end"/>
      </w:r>
    </w:p>
    <w:p w14:paraId="60EAD94D" w14:textId="7B857FFB" w:rsidR="00C16AA4" w:rsidRDefault="00C16AA4" w:rsidP="003548F1">
      <w:pPr>
        <w:jc w:val="both"/>
      </w:pPr>
      <w:r>
        <w:fldChar w:fldCharType="begin"/>
      </w:r>
      <w:r>
        <w:instrText xml:space="preserve"> REF _Ref145431088 \h </w:instrText>
      </w:r>
      <w:r>
        <w:fldChar w:fldCharType="separate"/>
      </w:r>
      <w:r w:rsidR="00E919C1" w:rsidRPr="009A085B">
        <w:rPr>
          <w:rFonts w:asciiTheme="minorHAnsi" w:hAnsiTheme="minorHAnsi" w:cstheme="minorHAnsi"/>
          <w:b/>
          <w:bCs/>
          <w:i/>
          <w:szCs w:val="22"/>
        </w:rPr>
        <w:t xml:space="preserve">Proposal </w:t>
      </w:r>
      <w:r w:rsidR="00E919C1">
        <w:rPr>
          <w:rFonts w:asciiTheme="minorHAnsi" w:hAnsiTheme="minorHAnsi" w:cstheme="minorHAnsi"/>
          <w:b/>
          <w:bCs/>
          <w:i/>
          <w:noProof/>
          <w:szCs w:val="22"/>
        </w:rPr>
        <w:t>3</w:t>
      </w:r>
      <w:r w:rsidR="00E919C1" w:rsidRPr="0095347C">
        <w:rPr>
          <w:rFonts w:asciiTheme="minorHAnsi" w:hAnsiTheme="minorHAnsi" w:cstheme="minorHAnsi"/>
          <w:b/>
          <w:bCs/>
          <w:i/>
          <w:szCs w:val="22"/>
        </w:rPr>
        <w:t>:</w:t>
      </w:r>
      <w:r w:rsidR="00E919C1">
        <w:rPr>
          <w:rFonts w:asciiTheme="minorHAnsi" w:hAnsiTheme="minorHAnsi" w:cstheme="minorHAnsi"/>
          <w:b/>
          <w:bCs/>
          <w:i/>
          <w:szCs w:val="22"/>
        </w:rPr>
        <w:t xml:space="preserve"> When NW rejects ‘keep’ rule suggestion from UE side, UE shall follow ‘priority’ rule to handle the MUSIM gaps collision.</w:t>
      </w:r>
      <w:r>
        <w:fldChar w:fldCharType="end"/>
      </w:r>
    </w:p>
    <w:p w14:paraId="3B6B166B" w14:textId="370710AB" w:rsidR="00C16AA4" w:rsidRDefault="00CB4E48" w:rsidP="003548F1">
      <w:pPr>
        <w:jc w:val="both"/>
      </w:pPr>
      <w:r>
        <w:fldChar w:fldCharType="begin"/>
      </w:r>
      <w:r>
        <w:instrText xml:space="preserve"> REF _Ref145431104 \h </w:instrText>
      </w:r>
      <w:r>
        <w:fldChar w:fldCharType="separate"/>
      </w:r>
      <w:r w:rsidR="00E919C1" w:rsidRPr="009A085B">
        <w:rPr>
          <w:rFonts w:asciiTheme="minorHAnsi" w:hAnsiTheme="minorHAnsi" w:cstheme="minorHAnsi"/>
          <w:b/>
          <w:bCs/>
          <w:i/>
          <w:szCs w:val="22"/>
        </w:rPr>
        <w:t xml:space="preserve">Proposal </w:t>
      </w:r>
      <w:r w:rsidR="00E919C1">
        <w:rPr>
          <w:rFonts w:asciiTheme="minorHAnsi" w:hAnsiTheme="minorHAnsi" w:cstheme="minorHAnsi"/>
          <w:b/>
          <w:bCs/>
          <w:i/>
          <w:noProof/>
          <w:szCs w:val="22"/>
        </w:rPr>
        <w:t>4</w:t>
      </w:r>
      <w:r w:rsidR="00E919C1" w:rsidRPr="0095347C">
        <w:rPr>
          <w:rFonts w:asciiTheme="minorHAnsi" w:hAnsiTheme="minorHAnsi" w:cstheme="minorHAnsi"/>
          <w:b/>
          <w:bCs/>
          <w:i/>
          <w:szCs w:val="22"/>
        </w:rPr>
        <w:t>:</w:t>
      </w:r>
      <w:r w:rsidR="00E919C1">
        <w:rPr>
          <w:rFonts w:asciiTheme="minorHAnsi" w:hAnsiTheme="minorHAnsi" w:cstheme="minorHAnsi"/>
          <w:b/>
          <w:bCs/>
          <w:i/>
          <w:szCs w:val="22"/>
        </w:rPr>
        <w:t xml:space="preserve"> W</w:t>
      </w:r>
      <w:r w:rsidR="00E919C1" w:rsidRPr="007D5314">
        <w:rPr>
          <w:rFonts w:asciiTheme="minorHAnsi" w:hAnsiTheme="minorHAnsi" w:cstheme="minorHAnsi"/>
          <w:b/>
          <w:bCs/>
          <w:i/>
          <w:szCs w:val="22"/>
        </w:rPr>
        <w:t>hen number of colliding gaps is more than two</w:t>
      </w:r>
      <w:r w:rsidR="00E919C1" w:rsidRPr="007979F6">
        <w:rPr>
          <w:rFonts w:asciiTheme="minorHAnsi" w:hAnsiTheme="minorHAnsi" w:cstheme="minorHAnsi"/>
          <w:b/>
          <w:bCs/>
          <w:i/>
          <w:szCs w:val="22"/>
        </w:rPr>
        <w:t>,</w:t>
      </w:r>
      <w:r>
        <w:fldChar w:fldCharType="end"/>
      </w:r>
    </w:p>
    <w:p w14:paraId="7A91DBA0" w14:textId="77777777" w:rsidR="00CB4E48" w:rsidRPr="00E919C1" w:rsidRDefault="00CB4E48" w:rsidP="00CB4E48">
      <w:pPr>
        <w:pStyle w:val="ListParagraph"/>
        <w:numPr>
          <w:ilvl w:val="0"/>
          <w:numId w:val="49"/>
        </w:numPr>
        <w:rPr>
          <w:rFonts w:asciiTheme="minorHAnsi" w:hAnsiTheme="minorHAnsi" w:cstheme="minorHAnsi"/>
          <w:b/>
          <w:bCs/>
          <w:i/>
          <w:sz w:val="20"/>
        </w:rPr>
      </w:pPr>
      <w:r w:rsidRPr="00E919C1">
        <w:rPr>
          <w:rFonts w:asciiTheme="minorHAnsi" w:hAnsiTheme="minorHAnsi" w:cstheme="minorHAnsi"/>
          <w:b/>
          <w:bCs/>
          <w:i/>
          <w:sz w:val="20"/>
        </w:rPr>
        <w:t>if only priority-based solution is used, the collisions are resolved sequentially in order of decreasing priority, starting with the gap that has the highest priority.</w:t>
      </w:r>
    </w:p>
    <w:p w14:paraId="48A376D2" w14:textId="77777777" w:rsidR="00CB4E48" w:rsidRPr="00E919C1" w:rsidRDefault="00CB4E48" w:rsidP="00CB4E48">
      <w:pPr>
        <w:pStyle w:val="ListParagraph"/>
        <w:numPr>
          <w:ilvl w:val="0"/>
          <w:numId w:val="49"/>
        </w:numPr>
        <w:rPr>
          <w:rFonts w:asciiTheme="minorHAnsi" w:hAnsiTheme="minorHAnsi" w:cstheme="minorHAnsi"/>
          <w:b/>
          <w:bCs/>
          <w:i/>
          <w:sz w:val="20"/>
        </w:rPr>
      </w:pPr>
      <w:r w:rsidRPr="00E919C1">
        <w:rPr>
          <w:rFonts w:asciiTheme="minorHAnsi" w:hAnsiTheme="minorHAnsi" w:cstheme="minorHAnsi"/>
          <w:b/>
          <w:bCs/>
          <w:i/>
          <w:sz w:val="20"/>
        </w:rPr>
        <w:t>if keep solution is used to handle collisions between different MUSIM gaps, then:</w:t>
      </w:r>
    </w:p>
    <w:p w14:paraId="42122D22" w14:textId="77777777" w:rsidR="00CB4E48" w:rsidRPr="00E919C1" w:rsidRDefault="00CB4E48" w:rsidP="00CB4E48">
      <w:pPr>
        <w:pStyle w:val="ListParagraph"/>
        <w:numPr>
          <w:ilvl w:val="0"/>
          <w:numId w:val="46"/>
        </w:numPr>
        <w:rPr>
          <w:rFonts w:asciiTheme="minorHAnsi" w:hAnsiTheme="minorHAnsi" w:cstheme="minorHAnsi"/>
          <w:b/>
          <w:bCs/>
          <w:i/>
          <w:sz w:val="20"/>
        </w:rPr>
      </w:pPr>
      <w:r w:rsidRPr="00E919C1">
        <w:rPr>
          <w:rFonts w:asciiTheme="minorHAnsi" w:hAnsiTheme="minorHAnsi" w:cstheme="minorHAnsi"/>
          <w:b/>
          <w:bCs/>
          <w:i/>
          <w:sz w:val="20"/>
        </w:rPr>
        <w:t>firstly, the gap priority rule shall be applied between MUSIM gaps and Type-2 gaps.</w:t>
      </w:r>
    </w:p>
    <w:p w14:paraId="4E5A38D5" w14:textId="77777777" w:rsidR="00CB4E48" w:rsidRPr="00E919C1" w:rsidRDefault="00CB4E48" w:rsidP="00CB4E48">
      <w:pPr>
        <w:pStyle w:val="ListParagraph"/>
        <w:numPr>
          <w:ilvl w:val="0"/>
          <w:numId w:val="46"/>
        </w:numPr>
        <w:rPr>
          <w:rFonts w:asciiTheme="minorHAnsi" w:hAnsiTheme="minorHAnsi" w:cstheme="minorHAnsi"/>
          <w:b/>
          <w:bCs/>
          <w:i/>
          <w:sz w:val="20"/>
        </w:rPr>
      </w:pPr>
      <w:r w:rsidRPr="00E919C1">
        <w:rPr>
          <w:rFonts w:asciiTheme="minorHAnsi" w:hAnsiTheme="minorHAnsi" w:cstheme="minorHAnsi"/>
          <w:b/>
          <w:bCs/>
          <w:i/>
          <w:sz w:val="20"/>
          <w:lang w:val="en-GB"/>
        </w:rPr>
        <w:lastRenderedPageBreak/>
        <w:t>after that,</w:t>
      </w:r>
      <w:r w:rsidRPr="00E919C1">
        <w:rPr>
          <w:rFonts w:asciiTheme="minorHAnsi" w:hAnsiTheme="minorHAnsi" w:cstheme="minorHAnsi"/>
          <w:b/>
          <w:bCs/>
          <w:i/>
          <w:sz w:val="20"/>
        </w:rPr>
        <w:t xml:space="preserve"> all the remaining MUSIM gaps will be kept.</w:t>
      </w:r>
    </w:p>
    <w:p w14:paraId="124B7291" w14:textId="10486484" w:rsidR="000E792B" w:rsidRDefault="000E792B" w:rsidP="003548F1">
      <w:pPr>
        <w:jc w:val="both"/>
      </w:pPr>
      <w:r>
        <w:fldChar w:fldCharType="begin"/>
      </w:r>
      <w:r>
        <w:instrText xml:space="preserve"> REF _Ref118154973 \h </w:instrText>
      </w:r>
      <w:r>
        <w:fldChar w:fldCharType="separate"/>
      </w:r>
      <w:r w:rsidR="00E919C1" w:rsidRPr="00506D39">
        <w:rPr>
          <w:rFonts w:asciiTheme="minorHAnsi" w:hAnsiTheme="minorHAnsi" w:cstheme="minorHAnsi"/>
          <w:b/>
          <w:bCs/>
          <w:i/>
          <w:szCs w:val="22"/>
        </w:rPr>
        <w:t xml:space="preserve">Proposal </w:t>
      </w:r>
      <w:r w:rsidR="00E919C1">
        <w:rPr>
          <w:rFonts w:asciiTheme="minorHAnsi" w:hAnsiTheme="minorHAnsi" w:cstheme="minorHAnsi"/>
          <w:b/>
          <w:bCs/>
          <w:i/>
          <w:noProof/>
          <w:szCs w:val="22"/>
        </w:rPr>
        <w:t>5</w:t>
      </w:r>
      <w:r w:rsidR="00E919C1" w:rsidRPr="00506D39">
        <w:rPr>
          <w:rFonts w:asciiTheme="minorHAnsi" w:hAnsiTheme="minorHAnsi" w:cstheme="minorHAnsi"/>
          <w:b/>
          <w:bCs/>
          <w:i/>
          <w:szCs w:val="22"/>
        </w:rPr>
        <w:t>:</w:t>
      </w:r>
      <w:r w:rsidR="00E919C1">
        <w:rPr>
          <w:rFonts w:asciiTheme="minorHAnsi" w:hAnsiTheme="minorHAnsi" w:cstheme="minorHAnsi"/>
          <w:b/>
          <w:bCs/>
          <w:i/>
          <w:szCs w:val="22"/>
        </w:rPr>
        <w:t xml:space="preserve"> RAN4 to prioritize the gap with longer MGRP for the following MUSIM collision scenarios:</w:t>
      </w:r>
      <w:r>
        <w:fldChar w:fldCharType="end"/>
      </w:r>
    </w:p>
    <w:p w14:paraId="12620868" w14:textId="77777777" w:rsidR="004C4A5D" w:rsidRPr="0003279E" w:rsidRDefault="004C4A5D" w:rsidP="004C4A5D">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Any of the collision gaps is Type-1 MG;</w:t>
      </w:r>
    </w:p>
    <w:p w14:paraId="55E92DA9" w14:textId="77777777" w:rsidR="004C4A5D" w:rsidRPr="0003279E" w:rsidRDefault="004C4A5D" w:rsidP="004C4A5D">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NW-A doesn’t configure a priority associated with any of the collision gaps.</w:t>
      </w:r>
    </w:p>
    <w:p w14:paraId="09B813C7" w14:textId="76EC5F92" w:rsidR="000E792B" w:rsidRPr="000E792B" w:rsidRDefault="000E792B" w:rsidP="003548F1">
      <w:pPr>
        <w:jc w:val="both"/>
        <w:rPr>
          <w:rFonts w:asciiTheme="minorHAnsi" w:hAnsiTheme="minorHAnsi" w:cstheme="minorHAnsi"/>
        </w:rPr>
      </w:pPr>
      <w:r w:rsidRPr="000E792B">
        <w:rPr>
          <w:rFonts w:asciiTheme="minorHAnsi" w:hAnsiTheme="minorHAnsi" w:cstheme="minorHAnsi"/>
        </w:rPr>
        <w:fldChar w:fldCharType="begin"/>
      </w:r>
      <w:r w:rsidRPr="000E792B">
        <w:rPr>
          <w:rFonts w:asciiTheme="minorHAnsi" w:hAnsiTheme="minorHAnsi" w:cstheme="minorHAnsi"/>
        </w:rPr>
        <w:instrText xml:space="preserve"> REF _Ref141277055 \h  \* MERGEFORMAT </w:instrText>
      </w:r>
      <w:r w:rsidRPr="000E792B">
        <w:rPr>
          <w:rFonts w:asciiTheme="minorHAnsi" w:hAnsiTheme="minorHAnsi" w:cstheme="minorHAnsi"/>
        </w:rPr>
      </w:r>
      <w:r w:rsidRPr="000E792B">
        <w:rPr>
          <w:rFonts w:asciiTheme="minorHAnsi" w:hAnsiTheme="minorHAnsi" w:cstheme="minorHAnsi"/>
        </w:rPr>
        <w:fldChar w:fldCharType="separate"/>
      </w:r>
      <w:r w:rsidR="00E919C1" w:rsidRPr="00506D39">
        <w:rPr>
          <w:rFonts w:asciiTheme="minorHAnsi" w:hAnsiTheme="minorHAnsi" w:cstheme="minorHAnsi"/>
          <w:b/>
          <w:bCs/>
          <w:i/>
          <w:iCs/>
        </w:rPr>
        <w:t xml:space="preserve">Proposal </w:t>
      </w:r>
      <w:r w:rsidR="00E919C1">
        <w:rPr>
          <w:rFonts w:asciiTheme="minorHAnsi" w:hAnsiTheme="minorHAnsi" w:cstheme="minorHAnsi"/>
          <w:b/>
          <w:bCs/>
          <w:i/>
          <w:iCs/>
          <w:noProof/>
        </w:rPr>
        <w:t>6</w:t>
      </w:r>
      <w:r w:rsidR="00E919C1" w:rsidRPr="00506D39">
        <w:rPr>
          <w:rFonts w:asciiTheme="minorHAnsi" w:hAnsiTheme="minorHAnsi" w:cstheme="minorHAnsi"/>
          <w:b/>
          <w:bCs/>
          <w:i/>
          <w:iCs/>
        </w:rPr>
        <w:t>:</w:t>
      </w:r>
      <w:r w:rsidR="00E919C1">
        <w:rPr>
          <w:rFonts w:asciiTheme="minorHAnsi" w:hAnsiTheme="minorHAnsi" w:cstheme="minorHAnsi"/>
          <w:b/>
          <w:bCs/>
          <w:i/>
          <w:iCs/>
        </w:rPr>
        <w:t xml:space="preserve"> </w:t>
      </w:r>
      <w:r w:rsidR="00E919C1" w:rsidRPr="002D4000">
        <w:rPr>
          <w:rFonts w:asciiTheme="minorHAnsi" w:eastAsia="Times New Roman" w:hAnsiTheme="minorHAnsi" w:cstheme="minorHAnsi"/>
          <w:b/>
          <w:bCs/>
          <w:i/>
          <w:iCs/>
          <w:color w:val="000000"/>
          <w:lang w:eastAsia="zh-CN"/>
        </w:rPr>
        <w:t>When MUSIM gaps are configured</w:t>
      </w:r>
      <w:r w:rsidR="00E919C1" w:rsidRPr="004C4A5D">
        <w:rPr>
          <w:rFonts w:asciiTheme="minorHAnsi" w:eastAsia="Times New Roman" w:hAnsiTheme="minorHAnsi" w:cstheme="minorHAnsi"/>
          <w:b/>
          <w:bCs/>
          <w:i/>
          <w:iCs/>
          <w:color w:val="000000"/>
          <w:lang w:eastAsia="zh-CN"/>
        </w:rPr>
        <w:t xml:space="preserve"> and collide with handover</w:t>
      </w:r>
      <w:r w:rsidR="00E919C1">
        <w:rPr>
          <w:rFonts w:asciiTheme="minorHAnsi" w:eastAsia="Times New Roman" w:hAnsiTheme="minorHAnsi" w:cstheme="minorHAnsi"/>
          <w:b/>
          <w:bCs/>
          <w:i/>
          <w:iCs/>
          <w:color w:val="000000"/>
          <w:lang w:eastAsia="zh-CN"/>
        </w:rPr>
        <w:t>/</w:t>
      </w:r>
      <w:proofErr w:type="spellStart"/>
      <w:r w:rsidR="00E919C1" w:rsidRPr="004C4A5D">
        <w:rPr>
          <w:rFonts w:asciiTheme="minorHAnsi" w:eastAsia="Times New Roman" w:hAnsiTheme="minorHAnsi" w:cstheme="minorHAnsi"/>
          <w:b/>
          <w:bCs/>
          <w:i/>
          <w:iCs/>
          <w:color w:val="000000"/>
          <w:lang w:eastAsia="zh-CN"/>
        </w:rPr>
        <w:t>SCell</w:t>
      </w:r>
      <w:proofErr w:type="spellEnd"/>
      <w:r w:rsidR="00E919C1" w:rsidRPr="004C4A5D">
        <w:rPr>
          <w:rFonts w:asciiTheme="minorHAnsi" w:eastAsia="Times New Roman" w:hAnsiTheme="minorHAnsi" w:cstheme="minorHAnsi"/>
          <w:b/>
          <w:bCs/>
          <w:i/>
          <w:iCs/>
          <w:color w:val="000000"/>
          <w:lang w:eastAsia="zh-CN"/>
        </w:rPr>
        <w:t xml:space="preserve"> activation</w:t>
      </w:r>
      <w:r w:rsidR="00E919C1" w:rsidRPr="002D4000">
        <w:rPr>
          <w:rFonts w:asciiTheme="minorHAnsi" w:eastAsia="Times New Roman" w:hAnsiTheme="minorHAnsi" w:cstheme="minorHAnsi"/>
          <w:b/>
          <w:bCs/>
          <w:i/>
          <w:iCs/>
          <w:color w:val="000000"/>
          <w:lang w:eastAsia="zh-CN"/>
        </w:rPr>
        <w:t xml:space="preserve">, </w:t>
      </w:r>
      <w:r w:rsidR="00E919C1" w:rsidRPr="004C4A5D">
        <w:rPr>
          <w:rFonts w:asciiTheme="minorHAnsi" w:eastAsia="Times New Roman" w:hAnsiTheme="minorHAnsi" w:cstheme="minorHAnsi"/>
          <w:b/>
          <w:bCs/>
          <w:i/>
          <w:iCs/>
          <w:color w:val="000000"/>
          <w:lang w:eastAsia="zh-CN"/>
        </w:rPr>
        <w:t xml:space="preserve">UE is expected to drop the MUSIM gaps and </w:t>
      </w:r>
      <w:r w:rsidR="00E919C1">
        <w:rPr>
          <w:rFonts w:asciiTheme="minorHAnsi" w:eastAsia="Times New Roman" w:hAnsiTheme="minorHAnsi" w:cstheme="minorHAnsi"/>
          <w:b/>
          <w:bCs/>
          <w:i/>
          <w:iCs/>
          <w:color w:val="000000"/>
          <w:lang w:eastAsia="zh-CN"/>
        </w:rPr>
        <w:t xml:space="preserve">shall </w:t>
      </w:r>
      <w:r w:rsidR="00E919C1" w:rsidRPr="002D4000">
        <w:rPr>
          <w:rFonts w:asciiTheme="minorHAnsi" w:eastAsia="Times New Roman" w:hAnsiTheme="minorHAnsi" w:cstheme="minorHAnsi"/>
          <w:b/>
          <w:bCs/>
          <w:i/>
          <w:iCs/>
          <w:color w:val="000000"/>
          <w:lang w:eastAsia="zh-CN"/>
        </w:rPr>
        <w:t xml:space="preserve">meet </w:t>
      </w:r>
      <w:r w:rsidR="00E919C1">
        <w:rPr>
          <w:rFonts w:asciiTheme="minorHAnsi" w:eastAsia="Times New Roman" w:hAnsiTheme="minorHAnsi" w:cstheme="minorHAnsi"/>
          <w:b/>
          <w:bCs/>
          <w:i/>
          <w:iCs/>
          <w:color w:val="000000"/>
          <w:lang w:eastAsia="zh-CN"/>
        </w:rPr>
        <w:t xml:space="preserve">the </w:t>
      </w:r>
      <w:r w:rsidR="00E919C1" w:rsidRPr="004C4A5D">
        <w:rPr>
          <w:rFonts w:asciiTheme="minorHAnsi" w:eastAsia="Times New Roman" w:hAnsiTheme="minorHAnsi" w:cstheme="minorHAnsi"/>
          <w:b/>
          <w:bCs/>
          <w:i/>
          <w:iCs/>
          <w:color w:val="000000"/>
          <w:lang w:eastAsia="zh-CN"/>
        </w:rPr>
        <w:t>handover</w:t>
      </w:r>
      <w:r w:rsidR="00E919C1">
        <w:rPr>
          <w:rFonts w:asciiTheme="minorHAnsi" w:eastAsia="Times New Roman" w:hAnsiTheme="minorHAnsi" w:cstheme="minorHAnsi"/>
          <w:b/>
          <w:bCs/>
          <w:i/>
          <w:iCs/>
          <w:color w:val="000000"/>
          <w:lang w:eastAsia="zh-CN"/>
        </w:rPr>
        <w:t>/</w:t>
      </w:r>
      <w:proofErr w:type="spellStart"/>
      <w:r w:rsidR="00E919C1" w:rsidRPr="002D4000">
        <w:rPr>
          <w:rFonts w:asciiTheme="minorHAnsi" w:eastAsia="Times New Roman" w:hAnsiTheme="minorHAnsi" w:cstheme="minorHAnsi"/>
          <w:b/>
          <w:bCs/>
          <w:i/>
          <w:iCs/>
          <w:color w:val="000000"/>
          <w:lang w:eastAsia="zh-CN"/>
        </w:rPr>
        <w:t>Scell</w:t>
      </w:r>
      <w:proofErr w:type="spellEnd"/>
      <w:r w:rsidR="00E919C1" w:rsidRPr="002D4000">
        <w:rPr>
          <w:rFonts w:asciiTheme="minorHAnsi" w:eastAsia="Times New Roman" w:hAnsiTheme="minorHAnsi" w:cstheme="minorHAnsi"/>
          <w:b/>
          <w:bCs/>
          <w:i/>
          <w:iCs/>
          <w:color w:val="000000"/>
          <w:lang w:eastAsia="zh-CN"/>
        </w:rPr>
        <w:t xml:space="preserve"> activation RRM requirements for NW-A</w:t>
      </w:r>
      <w:r w:rsidR="00E919C1" w:rsidRPr="004C4A5D">
        <w:rPr>
          <w:rFonts w:asciiTheme="minorHAnsi" w:eastAsia="Times New Roman" w:hAnsiTheme="minorHAnsi" w:cstheme="minorHAnsi"/>
          <w:b/>
          <w:bCs/>
          <w:i/>
          <w:iCs/>
          <w:color w:val="000000"/>
          <w:lang w:eastAsia="zh-CN"/>
        </w:rPr>
        <w:t>.</w:t>
      </w:r>
      <w:r w:rsidRPr="000E792B">
        <w:rPr>
          <w:rFonts w:asciiTheme="minorHAnsi" w:hAnsiTheme="minorHAnsi" w:cstheme="minorHAnsi"/>
        </w:rPr>
        <w:fldChar w:fldCharType="end"/>
      </w:r>
    </w:p>
    <w:bookmarkEnd w:id="18"/>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6C1BD370" w14:textId="4EFEF66F" w:rsidR="00936CB1" w:rsidRPr="008762DC" w:rsidRDefault="00C17FC2" w:rsidP="004D11BD">
      <w:pPr>
        <w:pStyle w:val="ListParagraph"/>
        <w:numPr>
          <w:ilvl w:val="0"/>
          <w:numId w:val="2"/>
        </w:numPr>
        <w:spacing w:before="120"/>
        <w:ind w:left="357" w:hanging="357"/>
        <w:contextualSpacing w:val="0"/>
        <w:jc w:val="both"/>
        <w:rPr>
          <w:rFonts w:ascii="Times New Roman" w:hAnsi="Times New Roman"/>
          <w:sz w:val="20"/>
          <w:szCs w:val="18"/>
        </w:rPr>
      </w:pPr>
      <w:bookmarkStart w:id="19" w:name="_Hlk126405572"/>
      <w:r w:rsidRPr="002A6876">
        <w:rPr>
          <w:rFonts w:ascii="Times New Roman" w:hAnsi="Times New Roman"/>
          <w:sz w:val="20"/>
          <w:szCs w:val="18"/>
        </w:rPr>
        <w:t>R4-22</w:t>
      </w:r>
      <w:r>
        <w:rPr>
          <w:rFonts w:ascii="Times New Roman" w:hAnsi="Times New Roman"/>
          <w:sz w:val="20"/>
          <w:szCs w:val="18"/>
        </w:rPr>
        <w:t>20443</w:t>
      </w:r>
      <w:bookmarkEnd w:id="19"/>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05164" w14:textId="77777777" w:rsidR="00380853" w:rsidRDefault="00380853">
      <w:r>
        <w:separator/>
      </w:r>
    </w:p>
  </w:endnote>
  <w:endnote w:type="continuationSeparator" w:id="0">
    <w:p w14:paraId="5D75E1E8" w14:textId="77777777" w:rsidR="00380853" w:rsidRDefault="00380853">
      <w:r>
        <w:continuationSeparator/>
      </w:r>
    </w:p>
  </w:endnote>
  <w:endnote w:type="continuationNotice" w:id="1">
    <w:p w14:paraId="555CBBD8" w14:textId="77777777" w:rsidR="00380853" w:rsidRDefault="00380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6081" w14:textId="77777777" w:rsidR="00380853" w:rsidRDefault="00380853">
      <w:r>
        <w:separator/>
      </w:r>
    </w:p>
  </w:footnote>
  <w:footnote w:type="continuationSeparator" w:id="0">
    <w:p w14:paraId="43238932" w14:textId="77777777" w:rsidR="00380853" w:rsidRDefault="00380853">
      <w:r>
        <w:continuationSeparator/>
      </w:r>
    </w:p>
  </w:footnote>
  <w:footnote w:type="continuationNotice" w:id="1">
    <w:p w14:paraId="214198E4" w14:textId="77777777" w:rsidR="00380853" w:rsidRDefault="00380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9C1"/>
    <w:multiLevelType w:val="multilevel"/>
    <w:tmpl w:val="4F62FAF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7C6D3D"/>
    <w:multiLevelType w:val="multilevel"/>
    <w:tmpl w:val="0F629A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1003F4"/>
    <w:multiLevelType w:val="multilevel"/>
    <w:tmpl w:val="B178D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9F15D5"/>
    <w:multiLevelType w:val="multilevel"/>
    <w:tmpl w:val="8416A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9093C65"/>
    <w:multiLevelType w:val="multilevel"/>
    <w:tmpl w:val="40380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F645E9"/>
    <w:multiLevelType w:val="multilevel"/>
    <w:tmpl w:val="7E7CE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B96FD5"/>
    <w:multiLevelType w:val="hybridMultilevel"/>
    <w:tmpl w:val="D28A8DF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D5D47EA"/>
    <w:multiLevelType w:val="multilevel"/>
    <w:tmpl w:val="6408EE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D413E6"/>
    <w:multiLevelType w:val="multilevel"/>
    <w:tmpl w:val="2B4C7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293887"/>
    <w:multiLevelType w:val="hybridMultilevel"/>
    <w:tmpl w:val="C26A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51C93"/>
    <w:multiLevelType w:val="multilevel"/>
    <w:tmpl w:val="B5201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0410C0"/>
    <w:multiLevelType w:val="multilevel"/>
    <w:tmpl w:val="A1A49F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1BA00EF8"/>
    <w:multiLevelType w:val="multilevel"/>
    <w:tmpl w:val="E3C6B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1A256B"/>
    <w:multiLevelType w:val="hybridMultilevel"/>
    <w:tmpl w:val="7B12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06738"/>
    <w:multiLevelType w:val="multilevel"/>
    <w:tmpl w:val="19845806"/>
    <w:lvl w:ilvl="0">
      <w:start w:val="1"/>
      <w:numFmt w:val="bullet"/>
      <w:lvlText w:val=""/>
      <w:lvlJc w:val="left"/>
      <w:pPr>
        <w:tabs>
          <w:tab w:val="num" w:pos="3456"/>
        </w:tabs>
        <w:ind w:left="3456" w:hanging="360"/>
      </w:pPr>
      <w:rPr>
        <w:rFonts w:ascii="Symbol" w:hAnsi="Symbol" w:hint="default"/>
        <w:sz w:val="20"/>
      </w:rPr>
    </w:lvl>
    <w:lvl w:ilvl="1" w:tentative="1">
      <w:start w:val="1"/>
      <w:numFmt w:val="bullet"/>
      <w:lvlText w:val=""/>
      <w:lvlJc w:val="left"/>
      <w:pPr>
        <w:tabs>
          <w:tab w:val="num" w:pos="4176"/>
        </w:tabs>
        <w:ind w:left="4176" w:hanging="360"/>
      </w:pPr>
      <w:rPr>
        <w:rFonts w:ascii="Symbol" w:hAnsi="Symbol" w:hint="default"/>
        <w:sz w:val="20"/>
      </w:rPr>
    </w:lvl>
    <w:lvl w:ilvl="2" w:tentative="1">
      <w:start w:val="1"/>
      <w:numFmt w:val="bullet"/>
      <w:lvlText w:val=""/>
      <w:lvlJc w:val="left"/>
      <w:pPr>
        <w:tabs>
          <w:tab w:val="num" w:pos="4896"/>
        </w:tabs>
        <w:ind w:left="4896" w:hanging="360"/>
      </w:pPr>
      <w:rPr>
        <w:rFonts w:ascii="Symbol" w:hAnsi="Symbol" w:hint="default"/>
        <w:sz w:val="20"/>
      </w:rPr>
    </w:lvl>
    <w:lvl w:ilvl="3" w:tentative="1">
      <w:start w:val="1"/>
      <w:numFmt w:val="bullet"/>
      <w:lvlText w:val=""/>
      <w:lvlJc w:val="left"/>
      <w:pPr>
        <w:tabs>
          <w:tab w:val="num" w:pos="5616"/>
        </w:tabs>
        <w:ind w:left="5616" w:hanging="360"/>
      </w:pPr>
      <w:rPr>
        <w:rFonts w:ascii="Symbol" w:hAnsi="Symbol" w:hint="default"/>
        <w:sz w:val="20"/>
      </w:rPr>
    </w:lvl>
    <w:lvl w:ilvl="4" w:tentative="1">
      <w:start w:val="1"/>
      <w:numFmt w:val="bullet"/>
      <w:lvlText w:val=""/>
      <w:lvlJc w:val="left"/>
      <w:pPr>
        <w:tabs>
          <w:tab w:val="num" w:pos="6336"/>
        </w:tabs>
        <w:ind w:left="6336" w:hanging="360"/>
      </w:pPr>
      <w:rPr>
        <w:rFonts w:ascii="Symbol" w:hAnsi="Symbol" w:hint="default"/>
        <w:sz w:val="20"/>
      </w:rPr>
    </w:lvl>
    <w:lvl w:ilvl="5" w:tentative="1">
      <w:start w:val="1"/>
      <w:numFmt w:val="bullet"/>
      <w:lvlText w:val=""/>
      <w:lvlJc w:val="left"/>
      <w:pPr>
        <w:tabs>
          <w:tab w:val="num" w:pos="7056"/>
        </w:tabs>
        <w:ind w:left="7056" w:hanging="360"/>
      </w:pPr>
      <w:rPr>
        <w:rFonts w:ascii="Symbol" w:hAnsi="Symbol" w:hint="default"/>
        <w:sz w:val="20"/>
      </w:rPr>
    </w:lvl>
    <w:lvl w:ilvl="6" w:tentative="1">
      <w:start w:val="1"/>
      <w:numFmt w:val="bullet"/>
      <w:lvlText w:val=""/>
      <w:lvlJc w:val="left"/>
      <w:pPr>
        <w:tabs>
          <w:tab w:val="num" w:pos="7776"/>
        </w:tabs>
        <w:ind w:left="7776" w:hanging="360"/>
      </w:pPr>
      <w:rPr>
        <w:rFonts w:ascii="Symbol" w:hAnsi="Symbol" w:hint="default"/>
        <w:sz w:val="20"/>
      </w:rPr>
    </w:lvl>
    <w:lvl w:ilvl="7" w:tentative="1">
      <w:start w:val="1"/>
      <w:numFmt w:val="bullet"/>
      <w:lvlText w:val=""/>
      <w:lvlJc w:val="left"/>
      <w:pPr>
        <w:tabs>
          <w:tab w:val="num" w:pos="8496"/>
        </w:tabs>
        <w:ind w:left="8496" w:hanging="360"/>
      </w:pPr>
      <w:rPr>
        <w:rFonts w:ascii="Symbol" w:hAnsi="Symbol" w:hint="default"/>
        <w:sz w:val="20"/>
      </w:rPr>
    </w:lvl>
    <w:lvl w:ilvl="8" w:tentative="1">
      <w:start w:val="1"/>
      <w:numFmt w:val="bullet"/>
      <w:lvlText w:val=""/>
      <w:lvlJc w:val="left"/>
      <w:pPr>
        <w:tabs>
          <w:tab w:val="num" w:pos="9216"/>
        </w:tabs>
        <w:ind w:left="9216" w:hanging="360"/>
      </w:pPr>
      <w:rPr>
        <w:rFonts w:ascii="Symbol" w:hAnsi="Symbol" w:hint="default"/>
        <w:sz w:val="20"/>
      </w:rPr>
    </w:lvl>
  </w:abstractNum>
  <w:abstractNum w:abstractNumId="16" w15:restartNumberingAfterBreak="0">
    <w:nsid w:val="1D667CA6"/>
    <w:multiLevelType w:val="multilevel"/>
    <w:tmpl w:val="6F326D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7C4166"/>
    <w:multiLevelType w:val="multilevel"/>
    <w:tmpl w:val="3858DC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B04D3A"/>
    <w:multiLevelType w:val="multilevel"/>
    <w:tmpl w:val="C16E2E4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F092C20"/>
    <w:multiLevelType w:val="multilevel"/>
    <w:tmpl w:val="F91660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3C59BF"/>
    <w:multiLevelType w:val="multilevel"/>
    <w:tmpl w:val="9BB28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6F4A47"/>
    <w:multiLevelType w:val="multilevel"/>
    <w:tmpl w:val="9A10E31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325062A8"/>
    <w:multiLevelType w:val="multilevel"/>
    <w:tmpl w:val="4128176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32842A6F"/>
    <w:multiLevelType w:val="multilevel"/>
    <w:tmpl w:val="2DD48FF4"/>
    <w:lvl w:ilvl="0">
      <w:start w:val="1"/>
      <w:numFmt w:val="bullet"/>
      <w:lvlText w:val=""/>
      <w:lvlJc w:val="left"/>
      <w:pPr>
        <w:tabs>
          <w:tab w:val="num" w:pos="3456"/>
        </w:tabs>
        <w:ind w:left="3456" w:hanging="360"/>
      </w:pPr>
      <w:rPr>
        <w:rFonts w:ascii="Symbol" w:hAnsi="Symbol" w:hint="default"/>
        <w:sz w:val="20"/>
      </w:rPr>
    </w:lvl>
    <w:lvl w:ilvl="1" w:tentative="1">
      <w:start w:val="1"/>
      <w:numFmt w:val="bullet"/>
      <w:lvlText w:val=""/>
      <w:lvlJc w:val="left"/>
      <w:pPr>
        <w:tabs>
          <w:tab w:val="num" w:pos="4176"/>
        </w:tabs>
        <w:ind w:left="4176" w:hanging="360"/>
      </w:pPr>
      <w:rPr>
        <w:rFonts w:ascii="Symbol" w:hAnsi="Symbol" w:hint="default"/>
        <w:sz w:val="20"/>
      </w:rPr>
    </w:lvl>
    <w:lvl w:ilvl="2" w:tentative="1">
      <w:start w:val="1"/>
      <w:numFmt w:val="bullet"/>
      <w:lvlText w:val=""/>
      <w:lvlJc w:val="left"/>
      <w:pPr>
        <w:tabs>
          <w:tab w:val="num" w:pos="4896"/>
        </w:tabs>
        <w:ind w:left="4896" w:hanging="360"/>
      </w:pPr>
      <w:rPr>
        <w:rFonts w:ascii="Symbol" w:hAnsi="Symbol" w:hint="default"/>
        <w:sz w:val="20"/>
      </w:rPr>
    </w:lvl>
    <w:lvl w:ilvl="3" w:tentative="1">
      <w:start w:val="1"/>
      <w:numFmt w:val="bullet"/>
      <w:lvlText w:val=""/>
      <w:lvlJc w:val="left"/>
      <w:pPr>
        <w:tabs>
          <w:tab w:val="num" w:pos="5616"/>
        </w:tabs>
        <w:ind w:left="5616" w:hanging="360"/>
      </w:pPr>
      <w:rPr>
        <w:rFonts w:ascii="Symbol" w:hAnsi="Symbol" w:hint="default"/>
        <w:sz w:val="20"/>
      </w:rPr>
    </w:lvl>
    <w:lvl w:ilvl="4" w:tentative="1">
      <w:start w:val="1"/>
      <w:numFmt w:val="bullet"/>
      <w:lvlText w:val=""/>
      <w:lvlJc w:val="left"/>
      <w:pPr>
        <w:tabs>
          <w:tab w:val="num" w:pos="6336"/>
        </w:tabs>
        <w:ind w:left="6336" w:hanging="360"/>
      </w:pPr>
      <w:rPr>
        <w:rFonts w:ascii="Symbol" w:hAnsi="Symbol" w:hint="default"/>
        <w:sz w:val="20"/>
      </w:rPr>
    </w:lvl>
    <w:lvl w:ilvl="5" w:tentative="1">
      <w:start w:val="1"/>
      <w:numFmt w:val="bullet"/>
      <w:lvlText w:val=""/>
      <w:lvlJc w:val="left"/>
      <w:pPr>
        <w:tabs>
          <w:tab w:val="num" w:pos="7056"/>
        </w:tabs>
        <w:ind w:left="7056" w:hanging="360"/>
      </w:pPr>
      <w:rPr>
        <w:rFonts w:ascii="Symbol" w:hAnsi="Symbol" w:hint="default"/>
        <w:sz w:val="20"/>
      </w:rPr>
    </w:lvl>
    <w:lvl w:ilvl="6" w:tentative="1">
      <w:start w:val="1"/>
      <w:numFmt w:val="bullet"/>
      <w:lvlText w:val=""/>
      <w:lvlJc w:val="left"/>
      <w:pPr>
        <w:tabs>
          <w:tab w:val="num" w:pos="7776"/>
        </w:tabs>
        <w:ind w:left="7776" w:hanging="360"/>
      </w:pPr>
      <w:rPr>
        <w:rFonts w:ascii="Symbol" w:hAnsi="Symbol" w:hint="default"/>
        <w:sz w:val="20"/>
      </w:rPr>
    </w:lvl>
    <w:lvl w:ilvl="7" w:tentative="1">
      <w:start w:val="1"/>
      <w:numFmt w:val="bullet"/>
      <w:lvlText w:val=""/>
      <w:lvlJc w:val="left"/>
      <w:pPr>
        <w:tabs>
          <w:tab w:val="num" w:pos="8496"/>
        </w:tabs>
        <w:ind w:left="8496" w:hanging="360"/>
      </w:pPr>
      <w:rPr>
        <w:rFonts w:ascii="Symbol" w:hAnsi="Symbol" w:hint="default"/>
        <w:sz w:val="20"/>
      </w:rPr>
    </w:lvl>
    <w:lvl w:ilvl="8" w:tentative="1">
      <w:start w:val="1"/>
      <w:numFmt w:val="bullet"/>
      <w:lvlText w:val=""/>
      <w:lvlJc w:val="left"/>
      <w:pPr>
        <w:tabs>
          <w:tab w:val="num" w:pos="9216"/>
        </w:tabs>
        <w:ind w:left="9216" w:hanging="360"/>
      </w:pPr>
      <w:rPr>
        <w:rFonts w:ascii="Symbol" w:hAnsi="Symbol" w:hint="default"/>
        <w:sz w:val="20"/>
      </w:rPr>
    </w:lvl>
  </w:abstractNum>
  <w:abstractNum w:abstractNumId="25" w15:restartNumberingAfterBreak="0">
    <w:nsid w:val="32A63973"/>
    <w:multiLevelType w:val="hybridMultilevel"/>
    <w:tmpl w:val="6620561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58C6CE2"/>
    <w:multiLevelType w:val="multilevel"/>
    <w:tmpl w:val="CDDC2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43C1753F"/>
    <w:multiLevelType w:val="hybridMultilevel"/>
    <w:tmpl w:val="7F88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CD7B32"/>
    <w:multiLevelType w:val="multilevel"/>
    <w:tmpl w:val="1818ADE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46166FC3"/>
    <w:multiLevelType w:val="multilevel"/>
    <w:tmpl w:val="9AD448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C52183"/>
    <w:multiLevelType w:val="multilevel"/>
    <w:tmpl w:val="CD7460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47CD39D4"/>
    <w:multiLevelType w:val="multilevel"/>
    <w:tmpl w:val="94B68D8C"/>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3" w15:restartNumberingAfterBreak="0">
    <w:nsid w:val="4FB771A6"/>
    <w:multiLevelType w:val="hybridMultilevel"/>
    <w:tmpl w:val="84AA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EF54BB"/>
    <w:multiLevelType w:val="multilevel"/>
    <w:tmpl w:val="A92479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B84D1A"/>
    <w:multiLevelType w:val="hybridMultilevel"/>
    <w:tmpl w:val="D28A8DF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49255A"/>
    <w:multiLevelType w:val="multilevel"/>
    <w:tmpl w:val="52641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54E62EB"/>
    <w:multiLevelType w:val="multilevel"/>
    <w:tmpl w:val="28DA7FC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56A11EB0"/>
    <w:multiLevelType w:val="multilevel"/>
    <w:tmpl w:val="E84ADA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58F62601"/>
    <w:multiLevelType w:val="multilevel"/>
    <w:tmpl w:val="800A8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D653D04"/>
    <w:multiLevelType w:val="multilevel"/>
    <w:tmpl w:val="DFA8D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8859A7"/>
    <w:multiLevelType w:val="multilevel"/>
    <w:tmpl w:val="2B269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9A0B90"/>
    <w:multiLevelType w:val="multilevel"/>
    <w:tmpl w:val="A3AEF3B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77210697"/>
    <w:multiLevelType w:val="multilevel"/>
    <w:tmpl w:val="1A547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27019B"/>
    <w:multiLevelType w:val="hybridMultilevel"/>
    <w:tmpl w:val="A3463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BE838B7"/>
    <w:multiLevelType w:val="multilevel"/>
    <w:tmpl w:val="2228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5B3ECB"/>
    <w:multiLevelType w:val="hybridMultilevel"/>
    <w:tmpl w:val="8474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899790">
    <w:abstractNumId w:val="46"/>
  </w:num>
  <w:num w:numId="2" w16cid:durableId="765344426">
    <w:abstractNumId w:val="4"/>
  </w:num>
  <w:num w:numId="3" w16cid:durableId="1249195321">
    <w:abstractNumId w:val="34"/>
  </w:num>
  <w:num w:numId="4" w16cid:durableId="80218684">
    <w:abstractNumId w:val="10"/>
  </w:num>
  <w:num w:numId="5" w16cid:durableId="1917089997">
    <w:abstractNumId w:val="18"/>
  </w:num>
  <w:num w:numId="6" w16cid:durableId="1575820411">
    <w:abstractNumId w:val="48"/>
  </w:num>
  <w:num w:numId="7" w16cid:durableId="262030375">
    <w:abstractNumId w:val="26"/>
  </w:num>
  <w:num w:numId="8" w16cid:durableId="1181431187">
    <w:abstractNumId w:val="23"/>
  </w:num>
  <w:num w:numId="9" w16cid:durableId="1300574998">
    <w:abstractNumId w:val="21"/>
  </w:num>
  <w:num w:numId="10" w16cid:durableId="271517252">
    <w:abstractNumId w:val="29"/>
  </w:num>
  <w:num w:numId="11" w16cid:durableId="479736927">
    <w:abstractNumId w:val="22"/>
  </w:num>
  <w:num w:numId="12" w16cid:durableId="1693073321">
    <w:abstractNumId w:val="38"/>
  </w:num>
  <w:num w:numId="13" w16cid:durableId="968365368">
    <w:abstractNumId w:val="31"/>
  </w:num>
  <w:num w:numId="14" w16cid:durableId="731541252">
    <w:abstractNumId w:val="37"/>
  </w:num>
  <w:num w:numId="15" w16cid:durableId="116340361">
    <w:abstractNumId w:val="3"/>
  </w:num>
  <w:num w:numId="16" w16cid:durableId="289164941">
    <w:abstractNumId w:val="33"/>
  </w:num>
  <w:num w:numId="17" w16cid:durableId="100491048">
    <w:abstractNumId w:val="27"/>
  </w:num>
  <w:num w:numId="18" w16cid:durableId="1481338595">
    <w:abstractNumId w:val="43"/>
  </w:num>
  <w:num w:numId="19" w16cid:durableId="161049706">
    <w:abstractNumId w:val="30"/>
  </w:num>
  <w:num w:numId="20" w16cid:durableId="1581600335">
    <w:abstractNumId w:val="12"/>
  </w:num>
  <w:num w:numId="21" w16cid:durableId="739060232">
    <w:abstractNumId w:val="17"/>
  </w:num>
  <w:num w:numId="22" w16cid:durableId="1512182673">
    <w:abstractNumId w:val="19"/>
  </w:num>
  <w:num w:numId="23" w16cid:durableId="536505454">
    <w:abstractNumId w:val="2"/>
  </w:num>
  <w:num w:numId="24" w16cid:durableId="1257715840">
    <w:abstractNumId w:val="28"/>
  </w:num>
  <w:num w:numId="25" w16cid:durableId="2027560112">
    <w:abstractNumId w:val="16"/>
  </w:num>
  <w:num w:numId="26" w16cid:durableId="1359038666">
    <w:abstractNumId w:val="47"/>
  </w:num>
  <w:num w:numId="27" w16cid:durableId="752312482">
    <w:abstractNumId w:val="11"/>
  </w:num>
  <w:num w:numId="28" w16cid:durableId="1733624862">
    <w:abstractNumId w:val="1"/>
  </w:num>
  <w:num w:numId="29" w16cid:durableId="538856835">
    <w:abstractNumId w:val="5"/>
  </w:num>
  <w:num w:numId="30" w16cid:durableId="1510560342">
    <w:abstractNumId w:val="44"/>
  </w:num>
  <w:num w:numId="31" w16cid:durableId="55864494">
    <w:abstractNumId w:val="35"/>
  </w:num>
  <w:num w:numId="32" w16cid:durableId="2016570905">
    <w:abstractNumId w:val="6"/>
  </w:num>
  <w:num w:numId="33" w16cid:durableId="1762602089">
    <w:abstractNumId w:val="20"/>
  </w:num>
  <w:num w:numId="34" w16cid:durableId="2040816018">
    <w:abstractNumId w:val="13"/>
  </w:num>
  <w:num w:numId="35" w16cid:durableId="1385135362">
    <w:abstractNumId w:val="40"/>
  </w:num>
  <w:num w:numId="36" w16cid:durableId="434400678">
    <w:abstractNumId w:val="39"/>
  </w:num>
  <w:num w:numId="37" w16cid:durableId="1676106570">
    <w:abstractNumId w:val="0"/>
  </w:num>
  <w:num w:numId="38" w16cid:durableId="304748970">
    <w:abstractNumId w:val="41"/>
  </w:num>
  <w:num w:numId="39" w16cid:durableId="1137644113">
    <w:abstractNumId w:val="24"/>
  </w:num>
  <w:num w:numId="40" w16cid:durableId="1647275163">
    <w:abstractNumId w:val="15"/>
  </w:num>
  <w:num w:numId="41" w16cid:durableId="575241127">
    <w:abstractNumId w:val="42"/>
  </w:num>
  <w:num w:numId="42" w16cid:durableId="1020661004">
    <w:abstractNumId w:val="32"/>
  </w:num>
  <w:num w:numId="43" w16cid:durableId="619654973">
    <w:abstractNumId w:val="9"/>
  </w:num>
  <w:num w:numId="44" w16cid:durableId="1595897900">
    <w:abstractNumId w:val="45"/>
  </w:num>
  <w:num w:numId="45" w16cid:durableId="312758604">
    <w:abstractNumId w:val="14"/>
  </w:num>
  <w:num w:numId="46" w16cid:durableId="317391382">
    <w:abstractNumId w:val="25"/>
  </w:num>
  <w:num w:numId="47" w16cid:durableId="665742395">
    <w:abstractNumId w:val="36"/>
  </w:num>
  <w:num w:numId="48" w16cid:durableId="1526097499">
    <w:abstractNumId w:val="8"/>
  </w:num>
  <w:num w:numId="49" w16cid:durableId="14281319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110"/>
    <w:rsid w:val="000027B0"/>
    <w:rsid w:val="0000395F"/>
    <w:rsid w:val="00004310"/>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500"/>
    <w:rsid w:val="00025CD9"/>
    <w:rsid w:val="00025D5C"/>
    <w:rsid w:val="0002639E"/>
    <w:rsid w:val="0002674F"/>
    <w:rsid w:val="00027714"/>
    <w:rsid w:val="000279EC"/>
    <w:rsid w:val="00027B07"/>
    <w:rsid w:val="0003035B"/>
    <w:rsid w:val="00030A91"/>
    <w:rsid w:val="000319F0"/>
    <w:rsid w:val="0003279E"/>
    <w:rsid w:val="00033103"/>
    <w:rsid w:val="00033433"/>
    <w:rsid w:val="00033920"/>
    <w:rsid w:val="00033A96"/>
    <w:rsid w:val="00033D21"/>
    <w:rsid w:val="00034F15"/>
    <w:rsid w:val="00036006"/>
    <w:rsid w:val="0003643B"/>
    <w:rsid w:val="00036587"/>
    <w:rsid w:val="00036E6C"/>
    <w:rsid w:val="00037CA4"/>
    <w:rsid w:val="00037F60"/>
    <w:rsid w:val="00040DFB"/>
    <w:rsid w:val="00041ED1"/>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D4C"/>
    <w:rsid w:val="00064E7E"/>
    <w:rsid w:val="00064E9E"/>
    <w:rsid w:val="0006529E"/>
    <w:rsid w:val="00065A22"/>
    <w:rsid w:val="00066291"/>
    <w:rsid w:val="00066958"/>
    <w:rsid w:val="00067A21"/>
    <w:rsid w:val="000705E1"/>
    <w:rsid w:val="00070727"/>
    <w:rsid w:val="000707F7"/>
    <w:rsid w:val="00072457"/>
    <w:rsid w:val="00072E3F"/>
    <w:rsid w:val="00073DA3"/>
    <w:rsid w:val="0007541A"/>
    <w:rsid w:val="00075E04"/>
    <w:rsid w:val="00076035"/>
    <w:rsid w:val="00076853"/>
    <w:rsid w:val="00076F94"/>
    <w:rsid w:val="000770EC"/>
    <w:rsid w:val="00077E48"/>
    <w:rsid w:val="00077EE5"/>
    <w:rsid w:val="00077EFD"/>
    <w:rsid w:val="00080A92"/>
    <w:rsid w:val="000815B8"/>
    <w:rsid w:val="00081F9F"/>
    <w:rsid w:val="00082019"/>
    <w:rsid w:val="000821DC"/>
    <w:rsid w:val="000825DC"/>
    <w:rsid w:val="00083A3F"/>
    <w:rsid w:val="00083AA0"/>
    <w:rsid w:val="00084101"/>
    <w:rsid w:val="00085062"/>
    <w:rsid w:val="000850C5"/>
    <w:rsid w:val="0008569B"/>
    <w:rsid w:val="000858DB"/>
    <w:rsid w:val="00085A0A"/>
    <w:rsid w:val="00085B9F"/>
    <w:rsid w:val="000863C7"/>
    <w:rsid w:val="00087528"/>
    <w:rsid w:val="00087BDE"/>
    <w:rsid w:val="00087C28"/>
    <w:rsid w:val="00087C2F"/>
    <w:rsid w:val="00087DE1"/>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73"/>
    <w:rsid w:val="000A05DD"/>
    <w:rsid w:val="000A0788"/>
    <w:rsid w:val="000A07F2"/>
    <w:rsid w:val="000A0AB4"/>
    <w:rsid w:val="000A0F7F"/>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048"/>
    <w:rsid w:val="000B0BFC"/>
    <w:rsid w:val="000B0D64"/>
    <w:rsid w:val="000B0F9E"/>
    <w:rsid w:val="000B1435"/>
    <w:rsid w:val="000B16F8"/>
    <w:rsid w:val="000B1E46"/>
    <w:rsid w:val="000B1ECC"/>
    <w:rsid w:val="000B21B8"/>
    <w:rsid w:val="000B2B1F"/>
    <w:rsid w:val="000B37F1"/>
    <w:rsid w:val="000B45C5"/>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6C2A"/>
    <w:rsid w:val="000C7B6F"/>
    <w:rsid w:val="000D0030"/>
    <w:rsid w:val="000D0F90"/>
    <w:rsid w:val="000D1334"/>
    <w:rsid w:val="000D1599"/>
    <w:rsid w:val="000D194C"/>
    <w:rsid w:val="000D1BAB"/>
    <w:rsid w:val="000D1ED7"/>
    <w:rsid w:val="000D1F2F"/>
    <w:rsid w:val="000D22B0"/>
    <w:rsid w:val="000D323F"/>
    <w:rsid w:val="000D365B"/>
    <w:rsid w:val="000D45E7"/>
    <w:rsid w:val="000D49E8"/>
    <w:rsid w:val="000D4C06"/>
    <w:rsid w:val="000D4DB1"/>
    <w:rsid w:val="000D53FA"/>
    <w:rsid w:val="000D5A61"/>
    <w:rsid w:val="000D63A5"/>
    <w:rsid w:val="000D69AF"/>
    <w:rsid w:val="000D6B3F"/>
    <w:rsid w:val="000D7911"/>
    <w:rsid w:val="000D7DE0"/>
    <w:rsid w:val="000E02DE"/>
    <w:rsid w:val="000E0A75"/>
    <w:rsid w:val="000E0E0D"/>
    <w:rsid w:val="000E1C4B"/>
    <w:rsid w:val="000E2319"/>
    <w:rsid w:val="000E257F"/>
    <w:rsid w:val="000E2638"/>
    <w:rsid w:val="000E2999"/>
    <w:rsid w:val="000E3C50"/>
    <w:rsid w:val="000E3C71"/>
    <w:rsid w:val="000E4521"/>
    <w:rsid w:val="000E5687"/>
    <w:rsid w:val="000E57FF"/>
    <w:rsid w:val="000E5B73"/>
    <w:rsid w:val="000E60DC"/>
    <w:rsid w:val="000E67A9"/>
    <w:rsid w:val="000E6BF0"/>
    <w:rsid w:val="000E792B"/>
    <w:rsid w:val="000F0AFD"/>
    <w:rsid w:val="000F169D"/>
    <w:rsid w:val="000F19ED"/>
    <w:rsid w:val="000F2647"/>
    <w:rsid w:val="000F2656"/>
    <w:rsid w:val="000F287F"/>
    <w:rsid w:val="000F2B1D"/>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5B4"/>
    <w:rsid w:val="00104DD5"/>
    <w:rsid w:val="00104F71"/>
    <w:rsid w:val="0010548D"/>
    <w:rsid w:val="001056CA"/>
    <w:rsid w:val="00105AF9"/>
    <w:rsid w:val="00105E92"/>
    <w:rsid w:val="00106137"/>
    <w:rsid w:val="001064C1"/>
    <w:rsid w:val="001075AB"/>
    <w:rsid w:val="001102FB"/>
    <w:rsid w:val="00110350"/>
    <w:rsid w:val="00110B4A"/>
    <w:rsid w:val="0011139F"/>
    <w:rsid w:val="001115A8"/>
    <w:rsid w:val="001125AF"/>
    <w:rsid w:val="001126DD"/>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46A"/>
    <w:rsid w:val="00122CC0"/>
    <w:rsid w:val="00122DC3"/>
    <w:rsid w:val="001241C1"/>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93C"/>
    <w:rsid w:val="00136C3B"/>
    <w:rsid w:val="00136FAC"/>
    <w:rsid w:val="001370B4"/>
    <w:rsid w:val="001403A2"/>
    <w:rsid w:val="00141163"/>
    <w:rsid w:val="00141583"/>
    <w:rsid w:val="00141A06"/>
    <w:rsid w:val="00141B59"/>
    <w:rsid w:val="00141BB7"/>
    <w:rsid w:val="0014237B"/>
    <w:rsid w:val="001424CD"/>
    <w:rsid w:val="00142C78"/>
    <w:rsid w:val="00143422"/>
    <w:rsid w:val="00143690"/>
    <w:rsid w:val="00143D25"/>
    <w:rsid w:val="00144301"/>
    <w:rsid w:val="00144CE6"/>
    <w:rsid w:val="00145CBE"/>
    <w:rsid w:val="00145D43"/>
    <w:rsid w:val="00145FC8"/>
    <w:rsid w:val="00146326"/>
    <w:rsid w:val="00146358"/>
    <w:rsid w:val="00146573"/>
    <w:rsid w:val="00146B20"/>
    <w:rsid w:val="00150764"/>
    <w:rsid w:val="001508B4"/>
    <w:rsid w:val="001517C7"/>
    <w:rsid w:val="00151F61"/>
    <w:rsid w:val="0015229A"/>
    <w:rsid w:val="001526AD"/>
    <w:rsid w:val="0015336C"/>
    <w:rsid w:val="00153541"/>
    <w:rsid w:val="00153804"/>
    <w:rsid w:val="00153AC5"/>
    <w:rsid w:val="00153E49"/>
    <w:rsid w:val="00154118"/>
    <w:rsid w:val="00154A11"/>
    <w:rsid w:val="00154A6C"/>
    <w:rsid w:val="001550D7"/>
    <w:rsid w:val="001554A6"/>
    <w:rsid w:val="00155753"/>
    <w:rsid w:val="00156337"/>
    <w:rsid w:val="00157643"/>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A5F"/>
    <w:rsid w:val="00167BAA"/>
    <w:rsid w:val="0017049E"/>
    <w:rsid w:val="0017076F"/>
    <w:rsid w:val="00170813"/>
    <w:rsid w:val="00170ABE"/>
    <w:rsid w:val="001710A2"/>
    <w:rsid w:val="00171339"/>
    <w:rsid w:val="00171705"/>
    <w:rsid w:val="00171FCF"/>
    <w:rsid w:val="00173053"/>
    <w:rsid w:val="001733B8"/>
    <w:rsid w:val="0017368F"/>
    <w:rsid w:val="001741DF"/>
    <w:rsid w:val="001766AD"/>
    <w:rsid w:val="001766EB"/>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937"/>
    <w:rsid w:val="00185C69"/>
    <w:rsid w:val="00186094"/>
    <w:rsid w:val="00186975"/>
    <w:rsid w:val="00186C57"/>
    <w:rsid w:val="001909FD"/>
    <w:rsid w:val="001911B4"/>
    <w:rsid w:val="00191516"/>
    <w:rsid w:val="00191B7B"/>
    <w:rsid w:val="00191BCD"/>
    <w:rsid w:val="00192B47"/>
    <w:rsid w:val="00192C46"/>
    <w:rsid w:val="00193454"/>
    <w:rsid w:val="00193D49"/>
    <w:rsid w:val="00194C24"/>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6858"/>
    <w:rsid w:val="001A740D"/>
    <w:rsid w:val="001A7548"/>
    <w:rsid w:val="001A7B60"/>
    <w:rsid w:val="001A7DD9"/>
    <w:rsid w:val="001A7E30"/>
    <w:rsid w:val="001B0115"/>
    <w:rsid w:val="001B0675"/>
    <w:rsid w:val="001B08DB"/>
    <w:rsid w:val="001B0C5F"/>
    <w:rsid w:val="001B15E0"/>
    <w:rsid w:val="001B1698"/>
    <w:rsid w:val="001B19C4"/>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015D"/>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C0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1CB"/>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96E"/>
    <w:rsid w:val="00225F04"/>
    <w:rsid w:val="002274D2"/>
    <w:rsid w:val="0022780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21F"/>
    <w:rsid w:val="002413CF"/>
    <w:rsid w:val="00241542"/>
    <w:rsid w:val="00241961"/>
    <w:rsid w:val="00242EB3"/>
    <w:rsid w:val="00243145"/>
    <w:rsid w:val="002431EA"/>
    <w:rsid w:val="00243394"/>
    <w:rsid w:val="00243755"/>
    <w:rsid w:val="00243C36"/>
    <w:rsid w:val="00243D38"/>
    <w:rsid w:val="00244DE4"/>
    <w:rsid w:val="00244F2A"/>
    <w:rsid w:val="00245066"/>
    <w:rsid w:val="002451E5"/>
    <w:rsid w:val="00245D01"/>
    <w:rsid w:val="002465D9"/>
    <w:rsid w:val="002468B3"/>
    <w:rsid w:val="00246E4D"/>
    <w:rsid w:val="00246EE7"/>
    <w:rsid w:val="0024775B"/>
    <w:rsid w:val="00247AAB"/>
    <w:rsid w:val="00247D08"/>
    <w:rsid w:val="00247D6D"/>
    <w:rsid w:val="00250C7E"/>
    <w:rsid w:val="00251136"/>
    <w:rsid w:val="00251205"/>
    <w:rsid w:val="0025137D"/>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6DF"/>
    <w:rsid w:val="00260912"/>
    <w:rsid w:val="00260D07"/>
    <w:rsid w:val="00261347"/>
    <w:rsid w:val="002618B6"/>
    <w:rsid w:val="002619F8"/>
    <w:rsid w:val="00261A22"/>
    <w:rsid w:val="00262029"/>
    <w:rsid w:val="00262B1A"/>
    <w:rsid w:val="002630E0"/>
    <w:rsid w:val="00263B86"/>
    <w:rsid w:val="00263E6D"/>
    <w:rsid w:val="0026419E"/>
    <w:rsid w:val="00264304"/>
    <w:rsid w:val="00264DDF"/>
    <w:rsid w:val="00264FD7"/>
    <w:rsid w:val="002653C2"/>
    <w:rsid w:val="0026548F"/>
    <w:rsid w:val="00265B9B"/>
    <w:rsid w:val="00265D7A"/>
    <w:rsid w:val="00266652"/>
    <w:rsid w:val="00267363"/>
    <w:rsid w:val="002675BB"/>
    <w:rsid w:val="00267891"/>
    <w:rsid w:val="00267DE0"/>
    <w:rsid w:val="00270A44"/>
    <w:rsid w:val="0027166D"/>
    <w:rsid w:val="0027229B"/>
    <w:rsid w:val="00273288"/>
    <w:rsid w:val="00274751"/>
    <w:rsid w:val="00275D12"/>
    <w:rsid w:val="00275EDA"/>
    <w:rsid w:val="00275EFC"/>
    <w:rsid w:val="00275F52"/>
    <w:rsid w:val="00276181"/>
    <w:rsid w:val="0027713B"/>
    <w:rsid w:val="00277B44"/>
    <w:rsid w:val="0028006D"/>
    <w:rsid w:val="002800EE"/>
    <w:rsid w:val="00280AA1"/>
    <w:rsid w:val="00281A71"/>
    <w:rsid w:val="00281CD8"/>
    <w:rsid w:val="00281D97"/>
    <w:rsid w:val="0028265E"/>
    <w:rsid w:val="00282919"/>
    <w:rsid w:val="00283073"/>
    <w:rsid w:val="002831A9"/>
    <w:rsid w:val="0028349E"/>
    <w:rsid w:val="00283DDE"/>
    <w:rsid w:val="00283E36"/>
    <w:rsid w:val="00284928"/>
    <w:rsid w:val="00284F7B"/>
    <w:rsid w:val="00285065"/>
    <w:rsid w:val="002860C4"/>
    <w:rsid w:val="00287FB5"/>
    <w:rsid w:val="0029126A"/>
    <w:rsid w:val="00291AC4"/>
    <w:rsid w:val="00291C1E"/>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AB6"/>
    <w:rsid w:val="00295F0A"/>
    <w:rsid w:val="002969E7"/>
    <w:rsid w:val="00296F1E"/>
    <w:rsid w:val="002972AF"/>
    <w:rsid w:val="002977ED"/>
    <w:rsid w:val="002979E8"/>
    <w:rsid w:val="002979F7"/>
    <w:rsid w:val="002A0057"/>
    <w:rsid w:val="002A0139"/>
    <w:rsid w:val="002A10C1"/>
    <w:rsid w:val="002A10DA"/>
    <w:rsid w:val="002A12FB"/>
    <w:rsid w:val="002A192B"/>
    <w:rsid w:val="002A1A19"/>
    <w:rsid w:val="002A221E"/>
    <w:rsid w:val="002A2C1F"/>
    <w:rsid w:val="002A3CA3"/>
    <w:rsid w:val="002A4249"/>
    <w:rsid w:val="002A45BA"/>
    <w:rsid w:val="002A4BB7"/>
    <w:rsid w:val="002A4D8B"/>
    <w:rsid w:val="002A578A"/>
    <w:rsid w:val="002A5F21"/>
    <w:rsid w:val="002A622E"/>
    <w:rsid w:val="002A67DC"/>
    <w:rsid w:val="002A6B19"/>
    <w:rsid w:val="002A6D98"/>
    <w:rsid w:val="002A7849"/>
    <w:rsid w:val="002A7D18"/>
    <w:rsid w:val="002B096D"/>
    <w:rsid w:val="002B09B6"/>
    <w:rsid w:val="002B0C57"/>
    <w:rsid w:val="002B0EB5"/>
    <w:rsid w:val="002B11B8"/>
    <w:rsid w:val="002B12F7"/>
    <w:rsid w:val="002B2162"/>
    <w:rsid w:val="002B2594"/>
    <w:rsid w:val="002B27A9"/>
    <w:rsid w:val="002B2847"/>
    <w:rsid w:val="002B314A"/>
    <w:rsid w:val="002B3710"/>
    <w:rsid w:val="002B3747"/>
    <w:rsid w:val="002B37A3"/>
    <w:rsid w:val="002B3E63"/>
    <w:rsid w:val="002B4334"/>
    <w:rsid w:val="002B4C87"/>
    <w:rsid w:val="002B4CF1"/>
    <w:rsid w:val="002B4E0F"/>
    <w:rsid w:val="002B5741"/>
    <w:rsid w:val="002B5BEE"/>
    <w:rsid w:val="002B63C0"/>
    <w:rsid w:val="002B654C"/>
    <w:rsid w:val="002B7291"/>
    <w:rsid w:val="002B75F8"/>
    <w:rsid w:val="002B7860"/>
    <w:rsid w:val="002B7C43"/>
    <w:rsid w:val="002B7CEE"/>
    <w:rsid w:val="002C0B09"/>
    <w:rsid w:val="002C0DD1"/>
    <w:rsid w:val="002C0DDA"/>
    <w:rsid w:val="002C1706"/>
    <w:rsid w:val="002C196D"/>
    <w:rsid w:val="002C1C0D"/>
    <w:rsid w:val="002C1CF3"/>
    <w:rsid w:val="002C2398"/>
    <w:rsid w:val="002C258D"/>
    <w:rsid w:val="002C351A"/>
    <w:rsid w:val="002C3B4B"/>
    <w:rsid w:val="002C4C0E"/>
    <w:rsid w:val="002C4F9D"/>
    <w:rsid w:val="002C5024"/>
    <w:rsid w:val="002C50C6"/>
    <w:rsid w:val="002C52C1"/>
    <w:rsid w:val="002C5663"/>
    <w:rsid w:val="002C5E85"/>
    <w:rsid w:val="002C707A"/>
    <w:rsid w:val="002C7C52"/>
    <w:rsid w:val="002C7E04"/>
    <w:rsid w:val="002D00E5"/>
    <w:rsid w:val="002D0FBB"/>
    <w:rsid w:val="002D1861"/>
    <w:rsid w:val="002D191A"/>
    <w:rsid w:val="002D231B"/>
    <w:rsid w:val="002D24EF"/>
    <w:rsid w:val="002D3880"/>
    <w:rsid w:val="002D3E0E"/>
    <w:rsid w:val="002D3F64"/>
    <w:rsid w:val="002D4000"/>
    <w:rsid w:val="002D4074"/>
    <w:rsid w:val="002D447B"/>
    <w:rsid w:val="002D502E"/>
    <w:rsid w:val="002D5098"/>
    <w:rsid w:val="002D598E"/>
    <w:rsid w:val="002D68DB"/>
    <w:rsid w:val="002D7135"/>
    <w:rsid w:val="002D75CB"/>
    <w:rsid w:val="002D7EE4"/>
    <w:rsid w:val="002E0804"/>
    <w:rsid w:val="002E0848"/>
    <w:rsid w:val="002E0F49"/>
    <w:rsid w:val="002E1EE8"/>
    <w:rsid w:val="002E320F"/>
    <w:rsid w:val="002E33CD"/>
    <w:rsid w:val="002E3947"/>
    <w:rsid w:val="002E3B7C"/>
    <w:rsid w:val="002E4205"/>
    <w:rsid w:val="002E4660"/>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350"/>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3A8"/>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A0A"/>
    <w:rsid w:val="00320E87"/>
    <w:rsid w:val="0032110B"/>
    <w:rsid w:val="0032117D"/>
    <w:rsid w:val="00321A0E"/>
    <w:rsid w:val="00321E67"/>
    <w:rsid w:val="00322697"/>
    <w:rsid w:val="003230F1"/>
    <w:rsid w:val="0032441B"/>
    <w:rsid w:val="003244D1"/>
    <w:rsid w:val="00324CDB"/>
    <w:rsid w:val="00324DF6"/>
    <w:rsid w:val="00326021"/>
    <w:rsid w:val="0032778A"/>
    <w:rsid w:val="003279E0"/>
    <w:rsid w:val="003305F2"/>
    <w:rsid w:val="003324CE"/>
    <w:rsid w:val="003324E0"/>
    <w:rsid w:val="00332928"/>
    <w:rsid w:val="00332CD8"/>
    <w:rsid w:val="00332D84"/>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274B"/>
    <w:rsid w:val="003527CF"/>
    <w:rsid w:val="003536C1"/>
    <w:rsid w:val="00353F03"/>
    <w:rsid w:val="00353FBA"/>
    <w:rsid w:val="003548F1"/>
    <w:rsid w:val="003554DB"/>
    <w:rsid w:val="00355C16"/>
    <w:rsid w:val="0035635D"/>
    <w:rsid w:val="003563DC"/>
    <w:rsid w:val="00356899"/>
    <w:rsid w:val="00356BA0"/>
    <w:rsid w:val="00357283"/>
    <w:rsid w:val="0035760F"/>
    <w:rsid w:val="00357A4B"/>
    <w:rsid w:val="0036096F"/>
    <w:rsid w:val="00360CD0"/>
    <w:rsid w:val="003613EC"/>
    <w:rsid w:val="00362568"/>
    <w:rsid w:val="00362738"/>
    <w:rsid w:val="00363F28"/>
    <w:rsid w:val="00364262"/>
    <w:rsid w:val="003645D7"/>
    <w:rsid w:val="0036497A"/>
    <w:rsid w:val="003649F1"/>
    <w:rsid w:val="00364F60"/>
    <w:rsid w:val="003650A3"/>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70B"/>
    <w:rsid w:val="0037698A"/>
    <w:rsid w:val="00377090"/>
    <w:rsid w:val="003801B7"/>
    <w:rsid w:val="00380683"/>
    <w:rsid w:val="003807FC"/>
    <w:rsid w:val="00380853"/>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1EA"/>
    <w:rsid w:val="003905F3"/>
    <w:rsid w:val="003917CB"/>
    <w:rsid w:val="00391BA4"/>
    <w:rsid w:val="00392445"/>
    <w:rsid w:val="003926AA"/>
    <w:rsid w:val="003929F6"/>
    <w:rsid w:val="0039456A"/>
    <w:rsid w:val="003955AC"/>
    <w:rsid w:val="0039594E"/>
    <w:rsid w:val="00396C61"/>
    <w:rsid w:val="00396F39"/>
    <w:rsid w:val="003A004F"/>
    <w:rsid w:val="003A0682"/>
    <w:rsid w:val="003A073A"/>
    <w:rsid w:val="003A15D1"/>
    <w:rsid w:val="003A1B6A"/>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411"/>
    <w:rsid w:val="003B06ED"/>
    <w:rsid w:val="003B07C4"/>
    <w:rsid w:val="003B1138"/>
    <w:rsid w:val="003B13B3"/>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479"/>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35C"/>
    <w:rsid w:val="003D6541"/>
    <w:rsid w:val="003D66EB"/>
    <w:rsid w:val="003D6838"/>
    <w:rsid w:val="003D6907"/>
    <w:rsid w:val="003D6EE5"/>
    <w:rsid w:val="003D710C"/>
    <w:rsid w:val="003D716B"/>
    <w:rsid w:val="003D7643"/>
    <w:rsid w:val="003D77DB"/>
    <w:rsid w:val="003E0222"/>
    <w:rsid w:val="003E0E5A"/>
    <w:rsid w:val="003E149A"/>
    <w:rsid w:val="003E1A36"/>
    <w:rsid w:val="003E1AF7"/>
    <w:rsid w:val="003E1CB3"/>
    <w:rsid w:val="003E22F9"/>
    <w:rsid w:val="003E24DD"/>
    <w:rsid w:val="003E2DB2"/>
    <w:rsid w:val="003E316D"/>
    <w:rsid w:val="003E34C7"/>
    <w:rsid w:val="003E3DD4"/>
    <w:rsid w:val="003E3EF3"/>
    <w:rsid w:val="003E5ACF"/>
    <w:rsid w:val="003E5D3B"/>
    <w:rsid w:val="003E6276"/>
    <w:rsid w:val="003E6926"/>
    <w:rsid w:val="003E705F"/>
    <w:rsid w:val="003E724C"/>
    <w:rsid w:val="003E7A13"/>
    <w:rsid w:val="003E7A16"/>
    <w:rsid w:val="003F036A"/>
    <w:rsid w:val="003F06FD"/>
    <w:rsid w:val="003F0AD0"/>
    <w:rsid w:val="003F0BB2"/>
    <w:rsid w:val="003F0C29"/>
    <w:rsid w:val="003F0D9A"/>
    <w:rsid w:val="003F1460"/>
    <w:rsid w:val="003F1537"/>
    <w:rsid w:val="003F1645"/>
    <w:rsid w:val="003F18E2"/>
    <w:rsid w:val="003F2400"/>
    <w:rsid w:val="003F29F1"/>
    <w:rsid w:val="003F31F2"/>
    <w:rsid w:val="003F3B11"/>
    <w:rsid w:val="003F3B29"/>
    <w:rsid w:val="003F3C44"/>
    <w:rsid w:val="003F42E5"/>
    <w:rsid w:val="003F501B"/>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5013"/>
    <w:rsid w:val="00407C85"/>
    <w:rsid w:val="004102D6"/>
    <w:rsid w:val="004107D0"/>
    <w:rsid w:val="0041094B"/>
    <w:rsid w:val="004109D2"/>
    <w:rsid w:val="00410BE5"/>
    <w:rsid w:val="00410C28"/>
    <w:rsid w:val="00410D44"/>
    <w:rsid w:val="00411037"/>
    <w:rsid w:val="00411138"/>
    <w:rsid w:val="00411BE0"/>
    <w:rsid w:val="00411CE0"/>
    <w:rsid w:val="00411F19"/>
    <w:rsid w:val="00411FCD"/>
    <w:rsid w:val="004120C1"/>
    <w:rsid w:val="0041219E"/>
    <w:rsid w:val="00412773"/>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3682"/>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487"/>
    <w:rsid w:val="0044398C"/>
    <w:rsid w:val="00443B5F"/>
    <w:rsid w:val="00444678"/>
    <w:rsid w:val="00444831"/>
    <w:rsid w:val="00444916"/>
    <w:rsid w:val="00444983"/>
    <w:rsid w:val="0044550D"/>
    <w:rsid w:val="00446081"/>
    <w:rsid w:val="0044646E"/>
    <w:rsid w:val="0044669D"/>
    <w:rsid w:val="00447E14"/>
    <w:rsid w:val="0045024A"/>
    <w:rsid w:val="004509F6"/>
    <w:rsid w:val="00450F99"/>
    <w:rsid w:val="004513F3"/>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6D0"/>
    <w:rsid w:val="00460981"/>
    <w:rsid w:val="00460D1A"/>
    <w:rsid w:val="00461689"/>
    <w:rsid w:val="00461B73"/>
    <w:rsid w:val="00462619"/>
    <w:rsid w:val="00462EDF"/>
    <w:rsid w:val="004639DC"/>
    <w:rsid w:val="00463C0A"/>
    <w:rsid w:val="00464520"/>
    <w:rsid w:val="00464F27"/>
    <w:rsid w:val="004652BA"/>
    <w:rsid w:val="00465374"/>
    <w:rsid w:val="004664A1"/>
    <w:rsid w:val="00466F11"/>
    <w:rsid w:val="00467FA8"/>
    <w:rsid w:val="0047059F"/>
    <w:rsid w:val="00470D55"/>
    <w:rsid w:val="00471092"/>
    <w:rsid w:val="00471B88"/>
    <w:rsid w:val="00471C7C"/>
    <w:rsid w:val="0047205A"/>
    <w:rsid w:val="004723A9"/>
    <w:rsid w:val="004725B8"/>
    <w:rsid w:val="0047268C"/>
    <w:rsid w:val="00472BA9"/>
    <w:rsid w:val="00473569"/>
    <w:rsid w:val="004739C0"/>
    <w:rsid w:val="00473E0E"/>
    <w:rsid w:val="00473FA1"/>
    <w:rsid w:val="004741A9"/>
    <w:rsid w:val="00474662"/>
    <w:rsid w:val="00474B67"/>
    <w:rsid w:val="00474CE1"/>
    <w:rsid w:val="00474DED"/>
    <w:rsid w:val="0047596F"/>
    <w:rsid w:val="0047613F"/>
    <w:rsid w:val="004762DD"/>
    <w:rsid w:val="004767FC"/>
    <w:rsid w:val="0047733E"/>
    <w:rsid w:val="0047737D"/>
    <w:rsid w:val="00477B27"/>
    <w:rsid w:val="00480639"/>
    <w:rsid w:val="0048071D"/>
    <w:rsid w:val="00480933"/>
    <w:rsid w:val="00480953"/>
    <w:rsid w:val="00480B01"/>
    <w:rsid w:val="00480E39"/>
    <w:rsid w:val="004814D7"/>
    <w:rsid w:val="004815C8"/>
    <w:rsid w:val="00481D33"/>
    <w:rsid w:val="00481D50"/>
    <w:rsid w:val="004820E4"/>
    <w:rsid w:val="00482E82"/>
    <w:rsid w:val="0048379E"/>
    <w:rsid w:val="00483AE7"/>
    <w:rsid w:val="00483B4A"/>
    <w:rsid w:val="00483B93"/>
    <w:rsid w:val="00483CE2"/>
    <w:rsid w:val="0048412F"/>
    <w:rsid w:val="0048424A"/>
    <w:rsid w:val="00484778"/>
    <w:rsid w:val="0048511E"/>
    <w:rsid w:val="00485D27"/>
    <w:rsid w:val="00485DB2"/>
    <w:rsid w:val="00485DEE"/>
    <w:rsid w:val="00485FA8"/>
    <w:rsid w:val="0048681D"/>
    <w:rsid w:val="00486F13"/>
    <w:rsid w:val="0048714D"/>
    <w:rsid w:val="0048715E"/>
    <w:rsid w:val="00487410"/>
    <w:rsid w:val="00487DEC"/>
    <w:rsid w:val="004906D0"/>
    <w:rsid w:val="00490AC4"/>
    <w:rsid w:val="00490AFE"/>
    <w:rsid w:val="0049172B"/>
    <w:rsid w:val="0049255E"/>
    <w:rsid w:val="004936FE"/>
    <w:rsid w:val="004948D4"/>
    <w:rsid w:val="0049496D"/>
    <w:rsid w:val="004951C6"/>
    <w:rsid w:val="00495B32"/>
    <w:rsid w:val="00495CB3"/>
    <w:rsid w:val="004969C6"/>
    <w:rsid w:val="00496A12"/>
    <w:rsid w:val="00496DE9"/>
    <w:rsid w:val="004970C2"/>
    <w:rsid w:val="004979B3"/>
    <w:rsid w:val="004A0045"/>
    <w:rsid w:val="004A01F1"/>
    <w:rsid w:val="004A0308"/>
    <w:rsid w:val="004A0483"/>
    <w:rsid w:val="004A06F0"/>
    <w:rsid w:val="004A06FA"/>
    <w:rsid w:val="004A0B1E"/>
    <w:rsid w:val="004A1958"/>
    <w:rsid w:val="004A1FD6"/>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A5D"/>
    <w:rsid w:val="004C4E81"/>
    <w:rsid w:val="004C5188"/>
    <w:rsid w:val="004C51F1"/>
    <w:rsid w:val="004C5806"/>
    <w:rsid w:val="004C600F"/>
    <w:rsid w:val="004C6CA9"/>
    <w:rsid w:val="004C6D19"/>
    <w:rsid w:val="004D0F63"/>
    <w:rsid w:val="004D0FE6"/>
    <w:rsid w:val="004D11BD"/>
    <w:rsid w:val="004D1AD3"/>
    <w:rsid w:val="004D218B"/>
    <w:rsid w:val="004D2A8A"/>
    <w:rsid w:val="004D2DDB"/>
    <w:rsid w:val="004D39AA"/>
    <w:rsid w:val="004D4CFF"/>
    <w:rsid w:val="004D50F4"/>
    <w:rsid w:val="004D554A"/>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3F85"/>
    <w:rsid w:val="004E42CC"/>
    <w:rsid w:val="004E4516"/>
    <w:rsid w:val="004E45CE"/>
    <w:rsid w:val="004E537A"/>
    <w:rsid w:val="004E57C6"/>
    <w:rsid w:val="004E5972"/>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0E7B"/>
    <w:rsid w:val="00500FAA"/>
    <w:rsid w:val="00501473"/>
    <w:rsid w:val="00502095"/>
    <w:rsid w:val="005020BE"/>
    <w:rsid w:val="00503432"/>
    <w:rsid w:val="005034B9"/>
    <w:rsid w:val="00503535"/>
    <w:rsid w:val="005039CC"/>
    <w:rsid w:val="00504CAE"/>
    <w:rsid w:val="00504F89"/>
    <w:rsid w:val="00504FEB"/>
    <w:rsid w:val="00505999"/>
    <w:rsid w:val="00505B3A"/>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4DC2"/>
    <w:rsid w:val="00525E78"/>
    <w:rsid w:val="0052608E"/>
    <w:rsid w:val="00526C21"/>
    <w:rsid w:val="00527573"/>
    <w:rsid w:val="005276B7"/>
    <w:rsid w:val="0052777F"/>
    <w:rsid w:val="00527AEC"/>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EE"/>
    <w:rsid w:val="005376F2"/>
    <w:rsid w:val="00537C09"/>
    <w:rsid w:val="00537F52"/>
    <w:rsid w:val="0054057E"/>
    <w:rsid w:val="00540C7E"/>
    <w:rsid w:val="00540CE5"/>
    <w:rsid w:val="00541762"/>
    <w:rsid w:val="005418B7"/>
    <w:rsid w:val="00541DAE"/>
    <w:rsid w:val="0054241A"/>
    <w:rsid w:val="00542857"/>
    <w:rsid w:val="005428A1"/>
    <w:rsid w:val="00542961"/>
    <w:rsid w:val="00542D85"/>
    <w:rsid w:val="00543905"/>
    <w:rsid w:val="0054404B"/>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7F0"/>
    <w:rsid w:val="00571884"/>
    <w:rsid w:val="00571FDD"/>
    <w:rsid w:val="005726F5"/>
    <w:rsid w:val="00572D5A"/>
    <w:rsid w:val="00573585"/>
    <w:rsid w:val="005740DE"/>
    <w:rsid w:val="0057498C"/>
    <w:rsid w:val="00575005"/>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972"/>
    <w:rsid w:val="00587BCE"/>
    <w:rsid w:val="00587C38"/>
    <w:rsid w:val="00590148"/>
    <w:rsid w:val="00591C5A"/>
    <w:rsid w:val="0059241F"/>
    <w:rsid w:val="00592B27"/>
    <w:rsid w:val="00592D74"/>
    <w:rsid w:val="0059308E"/>
    <w:rsid w:val="00593222"/>
    <w:rsid w:val="00594829"/>
    <w:rsid w:val="005950AF"/>
    <w:rsid w:val="005952CD"/>
    <w:rsid w:val="00596977"/>
    <w:rsid w:val="0059697F"/>
    <w:rsid w:val="00597066"/>
    <w:rsid w:val="00597121"/>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343"/>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8FF"/>
    <w:rsid w:val="005D5AB1"/>
    <w:rsid w:val="005D5D89"/>
    <w:rsid w:val="005D5D90"/>
    <w:rsid w:val="005D5DFC"/>
    <w:rsid w:val="005D6059"/>
    <w:rsid w:val="005D639B"/>
    <w:rsid w:val="005D68AD"/>
    <w:rsid w:val="005D6E66"/>
    <w:rsid w:val="005D7266"/>
    <w:rsid w:val="005D7669"/>
    <w:rsid w:val="005D7D85"/>
    <w:rsid w:val="005E1838"/>
    <w:rsid w:val="005E1DEB"/>
    <w:rsid w:val="005E2413"/>
    <w:rsid w:val="005E24B7"/>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72C"/>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17D5D"/>
    <w:rsid w:val="006201CC"/>
    <w:rsid w:val="00620EA0"/>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2ECC"/>
    <w:rsid w:val="006336F2"/>
    <w:rsid w:val="00633F9A"/>
    <w:rsid w:val="0063439C"/>
    <w:rsid w:val="00635038"/>
    <w:rsid w:val="00635290"/>
    <w:rsid w:val="00635815"/>
    <w:rsid w:val="00635C5D"/>
    <w:rsid w:val="0063649F"/>
    <w:rsid w:val="00636F27"/>
    <w:rsid w:val="00637BB3"/>
    <w:rsid w:val="00637C73"/>
    <w:rsid w:val="00640C01"/>
    <w:rsid w:val="00640FC3"/>
    <w:rsid w:val="0064151D"/>
    <w:rsid w:val="00641669"/>
    <w:rsid w:val="00641F2C"/>
    <w:rsid w:val="0064251E"/>
    <w:rsid w:val="0064384A"/>
    <w:rsid w:val="00643C44"/>
    <w:rsid w:val="00644376"/>
    <w:rsid w:val="00644429"/>
    <w:rsid w:val="0064472F"/>
    <w:rsid w:val="00644B5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3F9B"/>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67EA8"/>
    <w:rsid w:val="00670498"/>
    <w:rsid w:val="0067096B"/>
    <w:rsid w:val="00670F20"/>
    <w:rsid w:val="00671D6A"/>
    <w:rsid w:val="00671EB8"/>
    <w:rsid w:val="0067220C"/>
    <w:rsid w:val="006724EF"/>
    <w:rsid w:val="006738C3"/>
    <w:rsid w:val="00674233"/>
    <w:rsid w:val="00675EB0"/>
    <w:rsid w:val="00675FB0"/>
    <w:rsid w:val="0067659A"/>
    <w:rsid w:val="0067757A"/>
    <w:rsid w:val="00677D04"/>
    <w:rsid w:val="00677E4C"/>
    <w:rsid w:val="00681593"/>
    <w:rsid w:val="00681AC4"/>
    <w:rsid w:val="0068296F"/>
    <w:rsid w:val="00682C60"/>
    <w:rsid w:val="00683937"/>
    <w:rsid w:val="00684191"/>
    <w:rsid w:val="00684AA3"/>
    <w:rsid w:val="006850E9"/>
    <w:rsid w:val="006851E9"/>
    <w:rsid w:val="00685C36"/>
    <w:rsid w:val="00686133"/>
    <w:rsid w:val="006865BE"/>
    <w:rsid w:val="00686896"/>
    <w:rsid w:val="00686D09"/>
    <w:rsid w:val="006879AF"/>
    <w:rsid w:val="00687F92"/>
    <w:rsid w:val="00690236"/>
    <w:rsid w:val="006907A4"/>
    <w:rsid w:val="00690901"/>
    <w:rsid w:val="006909BB"/>
    <w:rsid w:val="00690DF0"/>
    <w:rsid w:val="00691350"/>
    <w:rsid w:val="006913DC"/>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B58"/>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C9E"/>
    <w:rsid w:val="006B6D49"/>
    <w:rsid w:val="006B789E"/>
    <w:rsid w:val="006C009A"/>
    <w:rsid w:val="006C03EF"/>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6BB7"/>
    <w:rsid w:val="006C715A"/>
    <w:rsid w:val="006C7BC6"/>
    <w:rsid w:val="006D01D3"/>
    <w:rsid w:val="006D1198"/>
    <w:rsid w:val="006D1C90"/>
    <w:rsid w:val="006D1FC7"/>
    <w:rsid w:val="006D21D1"/>
    <w:rsid w:val="006D270B"/>
    <w:rsid w:val="006D2D88"/>
    <w:rsid w:val="006D306E"/>
    <w:rsid w:val="006D3A3A"/>
    <w:rsid w:val="006D3A6D"/>
    <w:rsid w:val="006D45AE"/>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4CC4"/>
    <w:rsid w:val="006E5328"/>
    <w:rsid w:val="006E599A"/>
    <w:rsid w:val="006E5D48"/>
    <w:rsid w:val="006E5F2A"/>
    <w:rsid w:val="006E64C3"/>
    <w:rsid w:val="006E65E2"/>
    <w:rsid w:val="006E6DBC"/>
    <w:rsid w:val="006E6FCA"/>
    <w:rsid w:val="006E70F8"/>
    <w:rsid w:val="006E73C4"/>
    <w:rsid w:val="006E78AB"/>
    <w:rsid w:val="006E7CDA"/>
    <w:rsid w:val="006E7DB1"/>
    <w:rsid w:val="006E7F3B"/>
    <w:rsid w:val="006F0669"/>
    <w:rsid w:val="006F06D8"/>
    <w:rsid w:val="006F0764"/>
    <w:rsid w:val="006F092E"/>
    <w:rsid w:val="006F173E"/>
    <w:rsid w:val="006F2275"/>
    <w:rsid w:val="006F23D3"/>
    <w:rsid w:val="006F2BB1"/>
    <w:rsid w:val="006F2C23"/>
    <w:rsid w:val="006F326D"/>
    <w:rsid w:val="006F3972"/>
    <w:rsid w:val="006F4256"/>
    <w:rsid w:val="006F4A49"/>
    <w:rsid w:val="006F4C15"/>
    <w:rsid w:val="006F5388"/>
    <w:rsid w:val="006F540F"/>
    <w:rsid w:val="006F58AB"/>
    <w:rsid w:val="006F5D6C"/>
    <w:rsid w:val="006F5EBF"/>
    <w:rsid w:val="006F5F8B"/>
    <w:rsid w:val="006F6193"/>
    <w:rsid w:val="006F74F8"/>
    <w:rsid w:val="006F74F9"/>
    <w:rsid w:val="006F75DD"/>
    <w:rsid w:val="007006FC"/>
    <w:rsid w:val="00701C5B"/>
    <w:rsid w:val="0070251F"/>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14"/>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EE4"/>
    <w:rsid w:val="00720F61"/>
    <w:rsid w:val="00720F7F"/>
    <w:rsid w:val="0072107C"/>
    <w:rsid w:val="00721133"/>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0D3F"/>
    <w:rsid w:val="007313DF"/>
    <w:rsid w:val="00731510"/>
    <w:rsid w:val="007319D5"/>
    <w:rsid w:val="007331C7"/>
    <w:rsid w:val="0073389C"/>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E0D"/>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2444"/>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3F26"/>
    <w:rsid w:val="007744F1"/>
    <w:rsid w:val="0077487A"/>
    <w:rsid w:val="007748CE"/>
    <w:rsid w:val="00774F2E"/>
    <w:rsid w:val="00775486"/>
    <w:rsid w:val="00776328"/>
    <w:rsid w:val="00776E5F"/>
    <w:rsid w:val="00780437"/>
    <w:rsid w:val="00780439"/>
    <w:rsid w:val="007809CB"/>
    <w:rsid w:val="007817A5"/>
    <w:rsid w:val="007817E9"/>
    <w:rsid w:val="00782036"/>
    <w:rsid w:val="00782254"/>
    <w:rsid w:val="007827DF"/>
    <w:rsid w:val="007829D9"/>
    <w:rsid w:val="0078320C"/>
    <w:rsid w:val="00783DD5"/>
    <w:rsid w:val="00784536"/>
    <w:rsid w:val="00784537"/>
    <w:rsid w:val="00784A06"/>
    <w:rsid w:val="00785940"/>
    <w:rsid w:val="00785FE5"/>
    <w:rsid w:val="00786278"/>
    <w:rsid w:val="0078668A"/>
    <w:rsid w:val="0078792A"/>
    <w:rsid w:val="0079092B"/>
    <w:rsid w:val="00790AA4"/>
    <w:rsid w:val="00790D21"/>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9F6"/>
    <w:rsid w:val="00797AA9"/>
    <w:rsid w:val="00797CFB"/>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C43"/>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3C4"/>
    <w:rsid w:val="007B6897"/>
    <w:rsid w:val="007B70A1"/>
    <w:rsid w:val="007B7655"/>
    <w:rsid w:val="007B7B20"/>
    <w:rsid w:val="007B7D0B"/>
    <w:rsid w:val="007B7E42"/>
    <w:rsid w:val="007B7EA1"/>
    <w:rsid w:val="007B7FC5"/>
    <w:rsid w:val="007C095C"/>
    <w:rsid w:val="007C0CEF"/>
    <w:rsid w:val="007C1584"/>
    <w:rsid w:val="007C17B4"/>
    <w:rsid w:val="007C19C1"/>
    <w:rsid w:val="007C19CC"/>
    <w:rsid w:val="007C1ACD"/>
    <w:rsid w:val="007C1D68"/>
    <w:rsid w:val="007C2097"/>
    <w:rsid w:val="007C2536"/>
    <w:rsid w:val="007C6386"/>
    <w:rsid w:val="007C6A33"/>
    <w:rsid w:val="007C6FC5"/>
    <w:rsid w:val="007C70BE"/>
    <w:rsid w:val="007C7C38"/>
    <w:rsid w:val="007C7D2A"/>
    <w:rsid w:val="007D0925"/>
    <w:rsid w:val="007D0BEE"/>
    <w:rsid w:val="007D1002"/>
    <w:rsid w:val="007D102E"/>
    <w:rsid w:val="007D1118"/>
    <w:rsid w:val="007D1570"/>
    <w:rsid w:val="007D3B00"/>
    <w:rsid w:val="007D3DDB"/>
    <w:rsid w:val="007D3EF3"/>
    <w:rsid w:val="007D4544"/>
    <w:rsid w:val="007D4FDF"/>
    <w:rsid w:val="007D5314"/>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695E"/>
    <w:rsid w:val="007E7004"/>
    <w:rsid w:val="007E78D5"/>
    <w:rsid w:val="007E7B60"/>
    <w:rsid w:val="007F033A"/>
    <w:rsid w:val="007F087A"/>
    <w:rsid w:val="007F20F6"/>
    <w:rsid w:val="007F2977"/>
    <w:rsid w:val="007F2F89"/>
    <w:rsid w:val="007F32B1"/>
    <w:rsid w:val="007F3DAB"/>
    <w:rsid w:val="007F4677"/>
    <w:rsid w:val="007F4A6D"/>
    <w:rsid w:val="007F4E11"/>
    <w:rsid w:val="007F53D6"/>
    <w:rsid w:val="007F5A32"/>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8EB"/>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15BE6"/>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27F56"/>
    <w:rsid w:val="00830210"/>
    <w:rsid w:val="0083046E"/>
    <w:rsid w:val="00830614"/>
    <w:rsid w:val="00830771"/>
    <w:rsid w:val="00830921"/>
    <w:rsid w:val="00831D41"/>
    <w:rsid w:val="00832320"/>
    <w:rsid w:val="00832512"/>
    <w:rsid w:val="00833C77"/>
    <w:rsid w:val="0083409D"/>
    <w:rsid w:val="008342E4"/>
    <w:rsid w:val="0083492C"/>
    <w:rsid w:val="008352C9"/>
    <w:rsid w:val="008368DF"/>
    <w:rsid w:val="00836B28"/>
    <w:rsid w:val="00836ECA"/>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4C8"/>
    <w:rsid w:val="00851657"/>
    <w:rsid w:val="00851A55"/>
    <w:rsid w:val="00851EBE"/>
    <w:rsid w:val="008527ED"/>
    <w:rsid w:val="00852B9D"/>
    <w:rsid w:val="00852EAD"/>
    <w:rsid w:val="00853694"/>
    <w:rsid w:val="00853977"/>
    <w:rsid w:val="00853ACF"/>
    <w:rsid w:val="00853B65"/>
    <w:rsid w:val="00853B79"/>
    <w:rsid w:val="00853FA1"/>
    <w:rsid w:val="008544CB"/>
    <w:rsid w:val="008547BB"/>
    <w:rsid w:val="0085516D"/>
    <w:rsid w:val="0085523B"/>
    <w:rsid w:val="00855297"/>
    <w:rsid w:val="0085547D"/>
    <w:rsid w:val="00855748"/>
    <w:rsid w:val="00856BAA"/>
    <w:rsid w:val="008574D6"/>
    <w:rsid w:val="0086025A"/>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5ED1"/>
    <w:rsid w:val="008762DC"/>
    <w:rsid w:val="00876B28"/>
    <w:rsid w:val="00876CFA"/>
    <w:rsid w:val="00876F43"/>
    <w:rsid w:val="00877B2A"/>
    <w:rsid w:val="00881D99"/>
    <w:rsid w:val="0088211D"/>
    <w:rsid w:val="0088217E"/>
    <w:rsid w:val="008822A3"/>
    <w:rsid w:val="00882425"/>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ABF"/>
    <w:rsid w:val="00892AED"/>
    <w:rsid w:val="00892FBD"/>
    <w:rsid w:val="00893671"/>
    <w:rsid w:val="008939D1"/>
    <w:rsid w:val="00893A53"/>
    <w:rsid w:val="00894777"/>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3D"/>
    <w:rsid w:val="008A1791"/>
    <w:rsid w:val="008A1A62"/>
    <w:rsid w:val="008A27AC"/>
    <w:rsid w:val="008A2C24"/>
    <w:rsid w:val="008A2E55"/>
    <w:rsid w:val="008A36E3"/>
    <w:rsid w:val="008A38AE"/>
    <w:rsid w:val="008A4AF8"/>
    <w:rsid w:val="008A5A71"/>
    <w:rsid w:val="008A5C6D"/>
    <w:rsid w:val="008A5EC4"/>
    <w:rsid w:val="008A6112"/>
    <w:rsid w:val="008A619C"/>
    <w:rsid w:val="008A61BF"/>
    <w:rsid w:val="008A6579"/>
    <w:rsid w:val="008A66C8"/>
    <w:rsid w:val="008A7459"/>
    <w:rsid w:val="008A74E2"/>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874"/>
    <w:rsid w:val="008C0960"/>
    <w:rsid w:val="008C1254"/>
    <w:rsid w:val="008C1A5B"/>
    <w:rsid w:val="008C25E4"/>
    <w:rsid w:val="008C3619"/>
    <w:rsid w:val="008C3943"/>
    <w:rsid w:val="008C3990"/>
    <w:rsid w:val="008C3AF1"/>
    <w:rsid w:val="008C3C3E"/>
    <w:rsid w:val="008C4115"/>
    <w:rsid w:val="008C4545"/>
    <w:rsid w:val="008C49FA"/>
    <w:rsid w:val="008C4F28"/>
    <w:rsid w:val="008C543F"/>
    <w:rsid w:val="008C5E9C"/>
    <w:rsid w:val="008C6AC0"/>
    <w:rsid w:val="008C6EF4"/>
    <w:rsid w:val="008C7124"/>
    <w:rsid w:val="008C762E"/>
    <w:rsid w:val="008C7CE1"/>
    <w:rsid w:val="008C7CF3"/>
    <w:rsid w:val="008D025C"/>
    <w:rsid w:val="008D0B9C"/>
    <w:rsid w:val="008D0F70"/>
    <w:rsid w:val="008D10E4"/>
    <w:rsid w:val="008D1F1F"/>
    <w:rsid w:val="008D2387"/>
    <w:rsid w:val="008D2747"/>
    <w:rsid w:val="008D2EC5"/>
    <w:rsid w:val="008D2FDE"/>
    <w:rsid w:val="008D3337"/>
    <w:rsid w:val="008D38F8"/>
    <w:rsid w:val="008D3BDC"/>
    <w:rsid w:val="008D3C52"/>
    <w:rsid w:val="008D445D"/>
    <w:rsid w:val="008D4AF7"/>
    <w:rsid w:val="008D4BF0"/>
    <w:rsid w:val="008D5068"/>
    <w:rsid w:val="008D5613"/>
    <w:rsid w:val="008D6570"/>
    <w:rsid w:val="008D67D1"/>
    <w:rsid w:val="008D6F8E"/>
    <w:rsid w:val="008D7124"/>
    <w:rsid w:val="008D72A1"/>
    <w:rsid w:val="008D7305"/>
    <w:rsid w:val="008D7C17"/>
    <w:rsid w:val="008D7C88"/>
    <w:rsid w:val="008D7F04"/>
    <w:rsid w:val="008D7F8C"/>
    <w:rsid w:val="008E00F9"/>
    <w:rsid w:val="008E04A9"/>
    <w:rsid w:val="008E071A"/>
    <w:rsid w:val="008E0D80"/>
    <w:rsid w:val="008E10DF"/>
    <w:rsid w:val="008E1D8C"/>
    <w:rsid w:val="008E1E90"/>
    <w:rsid w:val="008E28E4"/>
    <w:rsid w:val="008E36D6"/>
    <w:rsid w:val="008E3958"/>
    <w:rsid w:val="008E3C70"/>
    <w:rsid w:val="008E4068"/>
    <w:rsid w:val="008E4C3A"/>
    <w:rsid w:val="008E5027"/>
    <w:rsid w:val="008E5147"/>
    <w:rsid w:val="008E53DC"/>
    <w:rsid w:val="008E565C"/>
    <w:rsid w:val="008E5A63"/>
    <w:rsid w:val="008E6B28"/>
    <w:rsid w:val="008E761B"/>
    <w:rsid w:val="008E7642"/>
    <w:rsid w:val="008E7A4E"/>
    <w:rsid w:val="008E7AE7"/>
    <w:rsid w:val="008F02B4"/>
    <w:rsid w:val="008F0D52"/>
    <w:rsid w:val="008F189B"/>
    <w:rsid w:val="008F1A00"/>
    <w:rsid w:val="008F1BA0"/>
    <w:rsid w:val="008F1BDF"/>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0D9F"/>
    <w:rsid w:val="00901303"/>
    <w:rsid w:val="0090193B"/>
    <w:rsid w:val="00901E8E"/>
    <w:rsid w:val="009026A4"/>
    <w:rsid w:val="00903682"/>
    <w:rsid w:val="00903B46"/>
    <w:rsid w:val="00903E00"/>
    <w:rsid w:val="00904072"/>
    <w:rsid w:val="0090501B"/>
    <w:rsid w:val="009051DC"/>
    <w:rsid w:val="00905803"/>
    <w:rsid w:val="009058E6"/>
    <w:rsid w:val="00906F20"/>
    <w:rsid w:val="009078C7"/>
    <w:rsid w:val="00911B81"/>
    <w:rsid w:val="009120D8"/>
    <w:rsid w:val="00912803"/>
    <w:rsid w:val="009132A7"/>
    <w:rsid w:val="009132E2"/>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043"/>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5BEB"/>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513"/>
    <w:rsid w:val="009658ED"/>
    <w:rsid w:val="009661E7"/>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49"/>
    <w:rsid w:val="009808A2"/>
    <w:rsid w:val="00980CE3"/>
    <w:rsid w:val="009811CE"/>
    <w:rsid w:val="0098188F"/>
    <w:rsid w:val="009828FE"/>
    <w:rsid w:val="00982A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42B"/>
    <w:rsid w:val="00995E4E"/>
    <w:rsid w:val="0099606D"/>
    <w:rsid w:val="0099651F"/>
    <w:rsid w:val="00997179"/>
    <w:rsid w:val="00997593"/>
    <w:rsid w:val="009A04CC"/>
    <w:rsid w:val="009A0747"/>
    <w:rsid w:val="009A0EE2"/>
    <w:rsid w:val="009A10B6"/>
    <w:rsid w:val="009A276A"/>
    <w:rsid w:val="009A2DEB"/>
    <w:rsid w:val="009A3168"/>
    <w:rsid w:val="009A3564"/>
    <w:rsid w:val="009A4F7A"/>
    <w:rsid w:val="009A579D"/>
    <w:rsid w:val="009A5B43"/>
    <w:rsid w:val="009A6109"/>
    <w:rsid w:val="009A6811"/>
    <w:rsid w:val="009A6F8D"/>
    <w:rsid w:val="009A7C8E"/>
    <w:rsid w:val="009A7FEA"/>
    <w:rsid w:val="009B02B8"/>
    <w:rsid w:val="009B05F4"/>
    <w:rsid w:val="009B0888"/>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19C4"/>
    <w:rsid w:val="009D2E10"/>
    <w:rsid w:val="009D3332"/>
    <w:rsid w:val="009D4B37"/>
    <w:rsid w:val="009D4CCB"/>
    <w:rsid w:val="009D4E07"/>
    <w:rsid w:val="009D4FE9"/>
    <w:rsid w:val="009D56E0"/>
    <w:rsid w:val="009D58BF"/>
    <w:rsid w:val="009D5C6C"/>
    <w:rsid w:val="009D673E"/>
    <w:rsid w:val="009D6DBB"/>
    <w:rsid w:val="009D6DFB"/>
    <w:rsid w:val="009D6E5F"/>
    <w:rsid w:val="009D7147"/>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0E10"/>
    <w:rsid w:val="009F1714"/>
    <w:rsid w:val="009F1E33"/>
    <w:rsid w:val="009F216D"/>
    <w:rsid w:val="009F2D35"/>
    <w:rsid w:val="009F2EEC"/>
    <w:rsid w:val="009F3069"/>
    <w:rsid w:val="009F3316"/>
    <w:rsid w:val="009F3706"/>
    <w:rsid w:val="009F4388"/>
    <w:rsid w:val="009F5449"/>
    <w:rsid w:val="009F56C7"/>
    <w:rsid w:val="009F5FB7"/>
    <w:rsid w:val="009F6014"/>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6FE7"/>
    <w:rsid w:val="00A07013"/>
    <w:rsid w:val="00A0789F"/>
    <w:rsid w:val="00A07C3C"/>
    <w:rsid w:val="00A07CA2"/>
    <w:rsid w:val="00A1050D"/>
    <w:rsid w:val="00A10E7C"/>
    <w:rsid w:val="00A10F5D"/>
    <w:rsid w:val="00A1138F"/>
    <w:rsid w:val="00A11759"/>
    <w:rsid w:val="00A11A18"/>
    <w:rsid w:val="00A11BCD"/>
    <w:rsid w:val="00A1205C"/>
    <w:rsid w:val="00A12257"/>
    <w:rsid w:val="00A12F42"/>
    <w:rsid w:val="00A13060"/>
    <w:rsid w:val="00A136FA"/>
    <w:rsid w:val="00A144DC"/>
    <w:rsid w:val="00A15D3B"/>
    <w:rsid w:val="00A16566"/>
    <w:rsid w:val="00A17FF8"/>
    <w:rsid w:val="00A213E5"/>
    <w:rsid w:val="00A218D7"/>
    <w:rsid w:val="00A21F62"/>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A9E"/>
    <w:rsid w:val="00A27CB4"/>
    <w:rsid w:val="00A3123A"/>
    <w:rsid w:val="00A31721"/>
    <w:rsid w:val="00A31A1B"/>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0E"/>
    <w:rsid w:val="00A40211"/>
    <w:rsid w:val="00A40AE3"/>
    <w:rsid w:val="00A4150B"/>
    <w:rsid w:val="00A41F5E"/>
    <w:rsid w:val="00A42D9F"/>
    <w:rsid w:val="00A436DD"/>
    <w:rsid w:val="00A43C75"/>
    <w:rsid w:val="00A44078"/>
    <w:rsid w:val="00A442BF"/>
    <w:rsid w:val="00A443F6"/>
    <w:rsid w:val="00A44475"/>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9A"/>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779C1"/>
    <w:rsid w:val="00A800B5"/>
    <w:rsid w:val="00A802C4"/>
    <w:rsid w:val="00A806DD"/>
    <w:rsid w:val="00A80D92"/>
    <w:rsid w:val="00A8177A"/>
    <w:rsid w:val="00A82DF5"/>
    <w:rsid w:val="00A83013"/>
    <w:rsid w:val="00A839AE"/>
    <w:rsid w:val="00A83E09"/>
    <w:rsid w:val="00A844EA"/>
    <w:rsid w:val="00A84A3A"/>
    <w:rsid w:val="00A84B77"/>
    <w:rsid w:val="00A84E42"/>
    <w:rsid w:val="00A854F7"/>
    <w:rsid w:val="00A85D3B"/>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6ECE"/>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4966"/>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5C40"/>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4D3A"/>
    <w:rsid w:val="00AE54BA"/>
    <w:rsid w:val="00AE56A7"/>
    <w:rsid w:val="00AE5F0C"/>
    <w:rsid w:val="00AE6786"/>
    <w:rsid w:val="00AE6CEB"/>
    <w:rsid w:val="00AE7026"/>
    <w:rsid w:val="00AE7564"/>
    <w:rsid w:val="00AE7D0C"/>
    <w:rsid w:val="00AF05AC"/>
    <w:rsid w:val="00AF0FAF"/>
    <w:rsid w:val="00AF133A"/>
    <w:rsid w:val="00AF1A38"/>
    <w:rsid w:val="00AF2674"/>
    <w:rsid w:val="00AF28DD"/>
    <w:rsid w:val="00AF3286"/>
    <w:rsid w:val="00AF3325"/>
    <w:rsid w:val="00AF361C"/>
    <w:rsid w:val="00AF39E1"/>
    <w:rsid w:val="00AF4403"/>
    <w:rsid w:val="00AF49BE"/>
    <w:rsid w:val="00AF4B41"/>
    <w:rsid w:val="00AF56D6"/>
    <w:rsid w:val="00AF59E2"/>
    <w:rsid w:val="00AF631E"/>
    <w:rsid w:val="00AF64BC"/>
    <w:rsid w:val="00AF64DA"/>
    <w:rsid w:val="00AF6B48"/>
    <w:rsid w:val="00AF7931"/>
    <w:rsid w:val="00B0079F"/>
    <w:rsid w:val="00B01449"/>
    <w:rsid w:val="00B016A4"/>
    <w:rsid w:val="00B019AC"/>
    <w:rsid w:val="00B0220F"/>
    <w:rsid w:val="00B02264"/>
    <w:rsid w:val="00B023ED"/>
    <w:rsid w:val="00B033E1"/>
    <w:rsid w:val="00B0341B"/>
    <w:rsid w:val="00B038C8"/>
    <w:rsid w:val="00B03922"/>
    <w:rsid w:val="00B03E42"/>
    <w:rsid w:val="00B04186"/>
    <w:rsid w:val="00B04852"/>
    <w:rsid w:val="00B04D56"/>
    <w:rsid w:val="00B06825"/>
    <w:rsid w:val="00B06BAD"/>
    <w:rsid w:val="00B07856"/>
    <w:rsid w:val="00B07C71"/>
    <w:rsid w:val="00B10334"/>
    <w:rsid w:val="00B11521"/>
    <w:rsid w:val="00B11E28"/>
    <w:rsid w:val="00B11F44"/>
    <w:rsid w:val="00B122C3"/>
    <w:rsid w:val="00B12BBB"/>
    <w:rsid w:val="00B13026"/>
    <w:rsid w:val="00B1306D"/>
    <w:rsid w:val="00B13091"/>
    <w:rsid w:val="00B13350"/>
    <w:rsid w:val="00B1382E"/>
    <w:rsid w:val="00B13A1F"/>
    <w:rsid w:val="00B14462"/>
    <w:rsid w:val="00B14B83"/>
    <w:rsid w:val="00B14F0E"/>
    <w:rsid w:val="00B1547D"/>
    <w:rsid w:val="00B1571B"/>
    <w:rsid w:val="00B15C81"/>
    <w:rsid w:val="00B16498"/>
    <w:rsid w:val="00B167C3"/>
    <w:rsid w:val="00B169F3"/>
    <w:rsid w:val="00B17294"/>
    <w:rsid w:val="00B173A6"/>
    <w:rsid w:val="00B179EB"/>
    <w:rsid w:val="00B17CCE"/>
    <w:rsid w:val="00B17E8F"/>
    <w:rsid w:val="00B20AFA"/>
    <w:rsid w:val="00B21C02"/>
    <w:rsid w:val="00B22822"/>
    <w:rsid w:val="00B22944"/>
    <w:rsid w:val="00B22973"/>
    <w:rsid w:val="00B22CEC"/>
    <w:rsid w:val="00B22D7B"/>
    <w:rsid w:val="00B22FB3"/>
    <w:rsid w:val="00B23150"/>
    <w:rsid w:val="00B237BA"/>
    <w:rsid w:val="00B23980"/>
    <w:rsid w:val="00B23BA7"/>
    <w:rsid w:val="00B23FF5"/>
    <w:rsid w:val="00B24B2A"/>
    <w:rsid w:val="00B25162"/>
    <w:rsid w:val="00B253F1"/>
    <w:rsid w:val="00B2567C"/>
    <w:rsid w:val="00B258BB"/>
    <w:rsid w:val="00B259E3"/>
    <w:rsid w:val="00B26273"/>
    <w:rsid w:val="00B269C9"/>
    <w:rsid w:val="00B306F7"/>
    <w:rsid w:val="00B3074D"/>
    <w:rsid w:val="00B30A27"/>
    <w:rsid w:val="00B313BA"/>
    <w:rsid w:val="00B3298C"/>
    <w:rsid w:val="00B3365C"/>
    <w:rsid w:val="00B34410"/>
    <w:rsid w:val="00B3466A"/>
    <w:rsid w:val="00B34853"/>
    <w:rsid w:val="00B34925"/>
    <w:rsid w:val="00B34C23"/>
    <w:rsid w:val="00B35316"/>
    <w:rsid w:val="00B3559B"/>
    <w:rsid w:val="00B35B80"/>
    <w:rsid w:val="00B35F33"/>
    <w:rsid w:val="00B3614D"/>
    <w:rsid w:val="00B36319"/>
    <w:rsid w:val="00B36E24"/>
    <w:rsid w:val="00B36EAD"/>
    <w:rsid w:val="00B37E79"/>
    <w:rsid w:val="00B37EEE"/>
    <w:rsid w:val="00B37F05"/>
    <w:rsid w:val="00B40277"/>
    <w:rsid w:val="00B407C9"/>
    <w:rsid w:val="00B40B5B"/>
    <w:rsid w:val="00B4117E"/>
    <w:rsid w:val="00B41409"/>
    <w:rsid w:val="00B41A38"/>
    <w:rsid w:val="00B4222D"/>
    <w:rsid w:val="00B42320"/>
    <w:rsid w:val="00B42434"/>
    <w:rsid w:val="00B42B1E"/>
    <w:rsid w:val="00B42EE4"/>
    <w:rsid w:val="00B43090"/>
    <w:rsid w:val="00B435FE"/>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2B06"/>
    <w:rsid w:val="00B53DDA"/>
    <w:rsid w:val="00B540C1"/>
    <w:rsid w:val="00B54167"/>
    <w:rsid w:val="00B54186"/>
    <w:rsid w:val="00B54416"/>
    <w:rsid w:val="00B54485"/>
    <w:rsid w:val="00B5570A"/>
    <w:rsid w:val="00B5634B"/>
    <w:rsid w:val="00B56B44"/>
    <w:rsid w:val="00B57761"/>
    <w:rsid w:val="00B60291"/>
    <w:rsid w:val="00B612FD"/>
    <w:rsid w:val="00B62969"/>
    <w:rsid w:val="00B63642"/>
    <w:rsid w:val="00B63734"/>
    <w:rsid w:val="00B63AE4"/>
    <w:rsid w:val="00B6424D"/>
    <w:rsid w:val="00B651C2"/>
    <w:rsid w:val="00B66875"/>
    <w:rsid w:val="00B671D3"/>
    <w:rsid w:val="00B67222"/>
    <w:rsid w:val="00B67279"/>
    <w:rsid w:val="00B6729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05C"/>
    <w:rsid w:val="00B74494"/>
    <w:rsid w:val="00B74544"/>
    <w:rsid w:val="00B74D73"/>
    <w:rsid w:val="00B74DF0"/>
    <w:rsid w:val="00B7505B"/>
    <w:rsid w:val="00B75595"/>
    <w:rsid w:val="00B75C81"/>
    <w:rsid w:val="00B768F2"/>
    <w:rsid w:val="00B7714A"/>
    <w:rsid w:val="00B7732E"/>
    <w:rsid w:val="00B7764A"/>
    <w:rsid w:val="00B778F3"/>
    <w:rsid w:val="00B7792F"/>
    <w:rsid w:val="00B77F7E"/>
    <w:rsid w:val="00B80BB3"/>
    <w:rsid w:val="00B80F87"/>
    <w:rsid w:val="00B81580"/>
    <w:rsid w:val="00B81D12"/>
    <w:rsid w:val="00B823CA"/>
    <w:rsid w:val="00B82C4C"/>
    <w:rsid w:val="00B835C7"/>
    <w:rsid w:val="00B84409"/>
    <w:rsid w:val="00B85495"/>
    <w:rsid w:val="00B85611"/>
    <w:rsid w:val="00B85726"/>
    <w:rsid w:val="00B85E21"/>
    <w:rsid w:val="00B8709C"/>
    <w:rsid w:val="00B873CD"/>
    <w:rsid w:val="00B87676"/>
    <w:rsid w:val="00B9023E"/>
    <w:rsid w:val="00B903E7"/>
    <w:rsid w:val="00B90450"/>
    <w:rsid w:val="00B90669"/>
    <w:rsid w:val="00B9066F"/>
    <w:rsid w:val="00B90937"/>
    <w:rsid w:val="00B91128"/>
    <w:rsid w:val="00B9124A"/>
    <w:rsid w:val="00B91B11"/>
    <w:rsid w:val="00B928C9"/>
    <w:rsid w:val="00B92B08"/>
    <w:rsid w:val="00B9324E"/>
    <w:rsid w:val="00B94D66"/>
    <w:rsid w:val="00B95682"/>
    <w:rsid w:val="00B9655A"/>
    <w:rsid w:val="00B968C8"/>
    <w:rsid w:val="00B9699E"/>
    <w:rsid w:val="00B96DBA"/>
    <w:rsid w:val="00B971AF"/>
    <w:rsid w:val="00B97469"/>
    <w:rsid w:val="00B975B2"/>
    <w:rsid w:val="00BA086B"/>
    <w:rsid w:val="00BA0B11"/>
    <w:rsid w:val="00BA11EF"/>
    <w:rsid w:val="00BA12F5"/>
    <w:rsid w:val="00BA142A"/>
    <w:rsid w:val="00BA15A7"/>
    <w:rsid w:val="00BA1C9B"/>
    <w:rsid w:val="00BA2347"/>
    <w:rsid w:val="00BA2775"/>
    <w:rsid w:val="00BA2912"/>
    <w:rsid w:val="00BA2CCF"/>
    <w:rsid w:val="00BA2EEF"/>
    <w:rsid w:val="00BA33DD"/>
    <w:rsid w:val="00BA37B3"/>
    <w:rsid w:val="00BA3EC5"/>
    <w:rsid w:val="00BA3F4D"/>
    <w:rsid w:val="00BA41FA"/>
    <w:rsid w:val="00BA4406"/>
    <w:rsid w:val="00BA45AD"/>
    <w:rsid w:val="00BA47B2"/>
    <w:rsid w:val="00BA4D97"/>
    <w:rsid w:val="00BA67BD"/>
    <w:rsid w:val="00BA6EC0"/>
    <w:rsid w:val="00BA761E"/>
    <w:rsid w:val="00BA775F"/>
    <w:rsid w:val="00BA7F4A"/>
    <w:rsid w:val="00BB09DA"/>
    <w:rsid w:val="00BB0A7A"/>
    <w:rsid w:val="00BB0D4D"/>
    <w:rsid w:val="00BB0FD6"/>
    <w:rsid w:val="00BB1209"/>
    <w:rsid w:val="00BB136A"/>
    <w:rsid w:val="00BB161E"/>
    <w:rsid w:val="00BB24E1"/>
    <w:rsid w:val="00BB273A"/>
    <w:rsid w:val="00BB2B5C"/>
    <w:rsid w:val="00BB2F61"/>
    <w:rsid w:val="00BB2FE9"/>
    <w:rsid w:val="00BB374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B19"/>
    <w:rsid w:val="00BC2C8E"/>
    <w:rsid w:val="00BC43F7"/>
    <w:rsid w:val="00BC44AB"/>
    <w:rsid w:val="00BC455C"/>
    <w:rsid w:val="00BC4827"/>
    <w:rsid w:val="00BC53F2"/>
    <w:rsid w:val="00BC5ACE"/>
    <w:rsid w:val="00BC64D9"/>
    <w:rsid w:val="00BC6EF5"/>
    <w:rsid w:val="00BC72E1"/>
    <w:rsid w:val="00BC7667"/>
    <w:rsid w:val="00BC7745"/>
    <w:rsid w:val="00BD09F5"/>
    <w:rsid w:val="00BD1210"/>
    <w:rsid w:val="00BD1AF9"/>
    <w:rsid w:val="00BD2567"/>
    <w:rsid w:val="00BD279D"/>
    <w:rsid w:val="00BD3299"/>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18F"/>
    <w:rsid w:val="00BE2894"/>
    <w:rsid w:val="00BE2CD9"/>
    <w:rsid w:val="00BE32A6"/>
    <w:rsid w:val="00BE3C38"/>
    <w:rsid w:val="00BE4232"/>
    <w:rsid w:val="00BE4E66"/>
    <w:rsid w:val="00BE5BE9"/>
    <w:rsid w:val="00BE5CFD"/>
    <w:rsid w:val="00BE5ECF"/>
    <w:rsid w:val="00BE5FAC"/>
    <w:rsid w:val="00BE63BB"/>
    <w:rsid w:val="00BE6EFC"/>
    <w:rsid w:val="00BE71CB"/>
    <w:rsid w:val="00BE72E0"/>
    <w:rsid w:val="00BE7735"/>
    <w:rsid w:val="00BE7AB6"/>
    <w:rsid w:val="00BE7AD2"/>
    <w:rsid w:val="00BE7BB9"/>
    <w:rsid w:val="00BE7D43"/>
    <w:rsid w:val="00BE7F6D"/>
    <w:rsid w:val="00BF0288"/>
    <w:rsid w:val="00BF039D"/>
    <w:rsid w:val="00BF079C"/>
    <w:rsid w:val="00BF0870"/>
    <w:rsid w:val="00BF0AFC"/>
    <w:rsid w:val="00BF0F58"/>
    <w:rsid w:val="00BF1007"/>
    <w:rsid w:val="00BF3228"/>
    <w:rsid w:val="00BF3238"/>
    <w:rsid w:val="00BF3400"/>
    <w:rsid w:val="00BF37C1"/>
    <w:rsid w:val="00BF395D"/>
    <w:rsid w:val="00BF4390"/>
    <w:rsid w:val="00BF4E8E"/>
    <w:rsid w:val="00BF501B"/>
    <w:rsid w:val="00BF54BE"/>
    <w:rsid w:val="00BF5659"/>
    <w:rsid w:val="00BF5843"/>
    <w:rsid w:val="00BF5F78"/>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1F9E"/>
    <w:rsid w:val="00C12E55"/>
    <w:rsid w:val="00C12FFF"/>
    <w:rsid w:val="00C13CC6"/>
    <w:rsid w:val="00C13D47"/>
    <w:rsid w:val="00C147E1"/>
    <w:rsid w:val="00C14A75"/>
    <w:rsid w:val="00C15622"/>
    <w:rsid w:val="00C15DD6"/>
    <w:rsid w:val="00C16487"/>
    <w:rsid w:val="00C164A9"/>
    <w:rsid w:val="00C16677"/>
    <w:rsid w:val="00C167A9"/>
    <w:rsid w:val="00C16AA4"/>
    <w:rsid w:val="00C16C4E"/>
    <w:rsid w:val="00C1754C"/>
    <w:rsid w:val="00C17C6B"/>
    <w:rsid w:val="00C17E7B"/>
    <w:rsid w:val="00C17FC2"/>
    <w:rsid w:val="00C20A0B"/>
    <w:rsid w:val="00C215CE"/>
    <w:rsid w:val="00C21889"/>
    <w:rsid w:val="00C220B7"/>
    <w:rsid w:val="00C225BD"/>
    <w:rsid w:val="00C225BF"/>
    <w:rsid w:val="00C22C45"/>
    <w:rsid w:val="00C23571"/>
    <w:rsid w:val="00C23A0F"/>
    <w:rsid w:val="00C23E8B"/>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2CE5"/>
    <w:rsid w:val="00C3368E"/>
    <w:rsid w:val="00C33869"/>
    <w:rsid w:val="00C33925"/>
    <w:rsid w:val="00C3432F"/>
    <w:rsid w:val="00C34FA5"/>
    <w:rsid w:val="00C36633"/>
    <w:rsid w:val="00C373A8"/>
    <w:rsid w:val="00C37B2E"/>
    <w:rsid w:val="00C4030C"/>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2E"/>
    <w:rsid w:val="00C51B57"/>
    <w:rsid w:val="00C51F58"/>
    <w:rsid w:val="00C53527"/>
    <w:rsid w:val="00C53FB9"/>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77B12"/>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FAA"/>
    <w:rsid w:val="00C90661"/>
    <w:rsid w:val="00C90D9C"/>
    <w:rsid w:val="00C90D9D"/>
    <w:rsid w:val="00C915F5"/>
    <w:rsid w:val="00C9211B"/>
    <w:rsid w:val="00C923B9"/>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20C0"/>
    <w:rsid w:val="00CA39CB"/>
    <w:rsid w:val="00CA3F16"/>
    <w:rsid w:val="00CA3F1E"/>
    <w:rsid w:val="00CA3FED"/>
    <w:rsid w:val="00CA43FC"/>
    <w:rsid w:val="00CA448A"/>
    <w:rsid w:val="00CA4AB1"/>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6DE"/>
    <w:rsid w:val="00CB3DB1"/>
    <w:rsid w:val="00CB4986"/>
    <w:rsid w:val="00CB4A8B"/>
    <w:rsid w:val="00CB4DCD"/>
    <w:rsid w:val="00CB4E48"/>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33CC"/>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6A8"/>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E78A1"/>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8D6"/>
    <w:rsid w:val="00D03A35"/>
    <w:rsid w:val="00D03CD5"/>
    <w:rsid w:val="00D03F9A"/>
    <w:rsid w:val="00D041BA"/>
    <w:rsid w:val="00D04C93"/>
    <w:rsid w:val="00D0636A"/>
    <w:rsid w:val="00D064CA"/>
    <w:rsid w:val="00D06BF4"/>
    <w:rsid w:val="00D07272"/>
    <w:rsid w:val="00D078D2"/>
    <w:rsid w:val="00D109A0"/>
    <w:rsid w:val="00D11675"/>
    <w:rsid w:val="00D119AA"/>
    <w:rsid w:val="00D12112"/>
    <w:rsid w:val="00D12359"/>
    <w:rsid w:val="00D125DB"/>
    <w:rsid w:val="00D1342C"/>
    <w:rsid w:val="00D14817"/>
    <w:rsid w:val="00D14B52"/>
    <w:rsid w:val="00D14EB0"/>
    <w:rsid w:val="00D15448"/>
    <w:rsid w:val="00D20144"/>
    <w:rsid w:val="00D2043A"/>
    <w:rsid w:val="00D210D3"/>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6E50"/>
    <w:rsid w:val="00D27016"/>
    <w:rsid w:val="00D27782"/>
    <w:rsid w:val="00D279AF"/>
    <w:rsid w:val="00D27EC2"/>
    <w:rsid w:val="00D30117"/>
    <w:rsid w:val="00D30EF7"/>
    <w:rsid w:val="00D315AE"/>
    <w:rsid w:val="00D31740"/>
    <w:rsid w:val="00D317F9"/>
    <w:rsid w:val="00D31BF5"/>
    <w:rsid w:val="00D31CDC"/>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49E5"/>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6B1"/>
    <w:rsid w:val="00D56E62"/>
    <w:rsid w:val="00D574B8"/>
    <w:rsid w:val="00D57585"/>
    <w:rsid w:val="00D57C80"/>
    <w:rsid w:val="00D57CF4"/>
    <w:rsid w:val="00D57FD6"/>
    <w:rsid w:val="00D602B2"/>
    <w:rsid w:val="00D60749"/>
    <w:rsid w:val="00D61A71"/>
    <w:rsid w:val="00D61C44"/>
    <w:rsid w:val="00D6245A"/>
    <w:rsid w:val="00D63AF9"/>
    <w:rsid w:val="00D63E14"/>
    <w:rsid w:val="00D63EC7"/>
    <w:rsid w:val="00D63EDA"/>
    <w:rsid w:val="00D647B3"/>
    <w:rsid w:val="00D647F6"/>
    <w:rsid w:val="00D64B36"/>
    <w:rsid w:val="00D64F40"/>
    <w:rsid w:val="00D6508A"/>
    <w:rsid w:val="00D650E3"/>
    <w:rsid w:val="00D651EB"/>
    <w:rsid w:val="00D6530A"/>
    <w:rsid w:val="00D656A0"/>
    <w:rsid w:val="00D65AEB"/>
    <w:rsid w:val="00D66A18"/>
    <w:rsid w:val="00D66C69"/>
    <w:rsid w:val="00D7000F"/>
    <w:rsid w:val="00D70237"/>
    <w:rsid w:val="00D70B7A"/>
    <w:rsid w:val="00D71637"/>
    <w:rsid w:val="00D716B4"/>
    <w:rsid w:val="00D71A71"/>
    <w:rsid w:val="00D71B0A"/>
    <w:rsid w:val="00D71F43"/>
    <w:rsid w:val="00D726BF"/>
    <w:rsid w:val="00D72D56"/>
    <w:rsid w:val="00D72E7E"/>
    <w:rsid w:val="00D734AE"/>
    <w:rsid w:val="00D7355A"/>
    <w:rsid w:val="00D738C5"/>
    <w:rsid w:val="00D74133"/>
    <w:rsid w:val="00D742EA"/>
    <w:rsid w:val="00D74995"/>
    <w:rsid w:val="00D74C32"/>
    <w:rsid w:val="00D75841"/>
    <w:rsid w:val="00D75A32"/>
    <w:rsid w:val="00D75A5D"/>
    <w:rsid w:val="00D76C05"/>
    <w:rsid w:val="00D772B6"/>
    <w:rsid w:val="00D77307"/>
    <w:rsid w:val="00D77779"/>
    <w:rsid w:val="00D80251"/>
    <w:rsid w:val="00D8045C"/>
    <w:rsid w:val="00D80760"/>
    <w:rsid w:val="00D8166C"/>
    <w:rsid w:val="00D81738"/>
    <w:rsid w:val="00D83625"/>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6D0E"/>
    <w:rsid w:val="00D9718D"/>
    <w:rsid w:val="00DA05CC"/>
    <w:rsid w:val="00DA0FB8"/>
    <w:rsid w:val="00DA1F62"/>
    <w:rsid w:val="00DA2464"/>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4F69"/>
    <w:rsid w:val="00DB5331"/>
    <w:rsid w:val="00DB5ACD"/>
    <w:rsid w:val="00DB5D99"/>
    <w:rsid w:val="00DB5EE1"/>
    <w:rsid w:val="00DB63CF"/>
    <w:rsid w:val="00DB6F68"/>
    <w:rsid w:val="00DB78E2"/>
    <w:rsid w:val="00DB7AA1"/>
    <w:rsid w:val="00DB7CEA"/>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B37"/>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5F73"/>
    <w:rsid w:val="00DE6002"/>
    <w:rsid w:val="00DE7432"/>
    <w:rsid w:val="00DE7A14"/>
    <w:rsid w:val="00DE7B0F"/>
    <w:rsid w:val="00DF019A"/>
    <w:rsid w:val="00DF24C4"/>
    <w:rsid w:val="00DF30FE"/>
    <w:rsid w:val="00DF39D1"/>
    <w:rsid w:val="00DF3D62"/>
    <w:rsid w:val="00DF4091"/>
    <w:rsid w:val="00DF457E"/>
    <w:rsid w:val="00DF5517"/>
    <w:rsid w:val="00DF6272"/>
    <w:rsid w:val="00DF6713"/>
    <w:rsid w:val="00DF703B"/>
    <w:rsid w:val="00DF7496"/>
    <w:rsid w:val="00DF79DB"/>
    <w:rsid w:val="00DF7D0E"/>
    <w:rsid w:val="00E00CD9"/>
    <w:rsid w:val="00E00F1B"/>
    <w:rsid w:val="00E01551"/>
    <w:rsid w:val="00E019B0"/>
    <w:rsid w:val="00E019C2"/>
    <w:rsid w:val="00E01B9A"/>
    <w:rsid w:val="00E022D3"/>
    <w:rsid w:val="00E02939"/>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30BC"/>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264"/>
    <w:rsid w:val="00E334F8"/>
    <w:rsid w:val="00E340A9"/>
    <w:rsid w:val="00E3429A"/>
    <w:rsid w:val="00E348C8"/>
    <w:rsid w:val="00E34FDC"/>
    <w:rsid w:val="00E35004"/>
    <w:rsid w:val="00E356CA"/>
    <w:rsid w:val="00E35B05"/>
    <w:rsid w:val="00E35B62"/>
    <w:rsid w:val="00E36979"/>
    <w:rsid w:val="00E36ACB"/>
    <w:rsid w:val="00E37934"/>
    <w:rsid w:val="00E40C0B"/>
    <w:rsid w:val="00E40E5A"/>
    <w:rsid w:val="00E41344"/>
    <w:rsid w:val="00E42B12"/>
    <w:rsid w:val="00E42F0A"/>
    <w:rsid w:val="00E43576"/>
    <w:rsid w:val="00E43874"/>
    <w:rsid w:val="00E43A61"/>
    <w:rsid w:val="00E43C64"/>
    <w:rsid w:val="00E4435C"/>
    <w:rsid w:val="00E446F2"/>
    <w:rsid w:val="00E44E66"/>
    <w:rsid w:val="00E45133"/>
    <w:rsid w:val="00E45FED"/>
    <w:rsid w:val="00E46117"/>
    <w:rsid w:val="00E47194"/>
    <w:rsid w:val="00E4747F"/>
    <w:rsid w:val="00E47F3E"/>
    <w:rsid w:val="00E50F1C"/>
    <w:rsid w:val="00E517F9"/>
    <w:rsid w:val="00E51877"/>
    <w:rsid w:val="00E51C41"/>
    <w:rsid w:val="00E51F50"/>
    <w:rsid w:val="00E52488"/>
    <w:rsid w:val="00E52B37"/>
    <w:rsid w:val="00E52C58"/>
    <w:rsid w:val="00E52ED3"/>
    <w:rsid w:val="00E534F1"/>
    <w:rsid w:val="00E5382B"/>
    <w:rsid w:val="00E53AC6"/>
    <w:rsid w:val="00E54045"/>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371"/>
    <w:rsid w:val="00E74646"/>
    <w:rsid w:val="00E749B4"/>
    <w:rsid w:val="00E74C01"/>
    <w:rsid w:val="00E7516F"/>
    <w:rsid w:val="00E7528C"/>
    <w:rsid w:val="00E7589A"/>
    <w:rsid w:val="00E75E9F"/>
    <w:rsid w:val="00E75FE8"/>
    <w:rsid w:val="00E760D6"/>
    <w:rsid w:val="00E77528"/>
    <w:rsid w:val="00E77670"/>
    <w:rsid w:val="00E777C8"/>
    <w:rsid w:val="00E778C1"/>
    <w:rsid w:val="00E77AB5"/>
    <w:rsid w:val="00E77DFC"/>
    <w:rsid w:val="00E802A4"/>
    <w:rsid w:val="00E8035A"/>
    <w:rsid w:val="00E80CDA"/>
    <w:rsid w:val="00E81658"/>
    <w:rsid w:val="00E8184A"/>
    <w:rsid w:val="00E81C71"/>
    <w:rsid w:val="00E81E19"/>
    <w:rsid w:val="00E8216A"/>
    <w:rsid w:val="00E82E83"/>
    <w:rsid w:val="00E82E89"/>
    <w:rsid w:val="00E83602"/>
    <w:rsid w:val="00E83ACC"/>
    <w:rsid w:val="00E83B15"/>
    <w:rsid w:val="00E83D62"/>
    <w:rsid w:val="00E8418B"/>
    <w:rsid w:val="00E84F17"/>
    <w:rsid w:val="00E8559F"/>
    <w:rsid w:val="00E85805"/>
    <w:rsid w:val="00E86249"/>
    <w:rsid w:val="00E86D3A"/>
    <w:rsid w:val="00E86FF9"/>
    <w:rsid w:val="00E878FF"/>
    <w:rsid w:val="00E87A29"/>
    <w:rsid w:val="00E90686"/>
    <w:rsid w:val="00E913A1"/>
    <w:rsid w:val="00E91523"/>
    <w:rsid w:val="00E91632"/>
    <w:rsid w:val="00E919C1"/>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5BA"/>
    <w:rsid w:val="00EA7DCD"/>
    <w:rsid w:val="00EB0305"/>
    <w:rsid w:val="00EB1960"/>
    <w:rsid w:val="00EB20C3"/>
    <w:rsid w:val="00EB2E28"/>
    <w:rsid w:val="00EB355E"/>
    <w:rsid w:val="00EB3626"/>
    <w:rsid w:val="00EB3818"/>
    <w:rsid w:val="00EB38CF"/>
    <w:rsid w:val="00EB3E51"/>
    <w:rsid w:val="00EB3EBD"/>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6E8"/>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4A28"/>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1EA"/>
    <w:rsid w:val="00EF04A2"/>
    <w:rsid w:val="00EF06D2"/>
    <w:rsid w:val="00EF0871"/>
    <w:rsid w:val="00EF161C"/>
    <w:rsid w:val="00EF1639"/>
    <w:rsid w:val="00EF1C03"/>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05A1"/>
    <w:rsid w:val="00F0100C"/>
    <w:rsid w:val="00F0108E"/>
    <w:rsid w:val="00F011E2"/>
    <w:rsid w:val="00F0131A"/>
    <w:rsid w:val="00F01732"/>
    <w:rsid w:val="00F02065"/>
    <w:rsid w:val="00F02802"/>
    <w:rsid w:val="00F02CEB"/>
    <w:rsid w:val="00F0318A"/>
    <w:rsid w:val="00F033A7"/>
    <w:rsid w:val="00F03675"/>
    <w:rsid w:val="00F0395C"/>
    <w:rsid w:val="00F03B47"/>
    <w:rsid w:val="00F03D22"/>
    <w:rsid w:val="00F04256"/>
    <w:rsid w:val="00F04708"/>
    <w:rsid w:val="00F04E28"/>
    <w:rsid w:val="00F05345"/>
    <w:rsid w:val="00F0536D"/>
    <w:rsid w:val="00F053CB"/>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10"/>
    <w:rsid w:val="00F20AF0"/>
    <w:rsid w:val="00F212F3"/>
    <w:rsid w:val="00F214CC"/>
    <w:rsid w:val="00F2159E"/>
    <w:rsid w:val="00F215B6"/>
    <w:rsid w:val="00F219E1"/>
    <w:rsid w:val="00F21EA8"/>
    <w:rsid w:val="00F22B70"/>
    <w:rsid w:val="00F22B94"/>
    <w:rsid w:val="00F22EB8"/>
    <w:rsid w:val="00F23507"/>
    <w:rsid w:val="00F23E20"/>
    <w:rsid w:val="00F23ECF"/>
    <w:rsid w:val="00F244FA"/>
    <w:rsid w:val="00F2451F"/>
    <w:rsid w:val="00F2456B"/>
    <w:rsid w:val="00F2502D"/>
    <w:rsid w:val="00F25D98"/>
    <w:rsid w:val="00F25D9F"/>
    <w:rsid w:val="00F26438"/>
    <w:rsid w:val="00F264B8"/>
    <w:rsid w:val="00F27471"/>
    <w:rsid w:val="00F2782F"/>
    <w:rsid w:val="00F27E1D"/>
    <w:rsid w:val="00F300FB"/>
    <w:rsid w:val="00F30DDD"/>
    <w:rsid w:val="00F310B5"/>
    <w:rsid w:val="00F312E8"/>
    <w:rsid w:val="00F327B2"/>
    <w:rsid w:val="00F32A2F"/>
    <w:rsid w:val="00F33F63"/>
    <w:rsid w:val="00F34600"/>
    <w:rsid w:val="00F34A40"/>
    <w:rsid w:val="00F34BCE"/>
    <w:rsid w:val="00F34CFD"/>
    <w:rsid w:val="00F35391"/>
    <w:rsid w:val="00F353B5"/>
    <w:rsid w:val="00F35D61"/>
    <w:rsid w:val="00F377FF"/>
    <w:rsid w:val="00F37BAA"/>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054"/>
    <w:rsid w:val="00F5023A"/>
    <w:rsid w:val="00F5024A"/>
    <w:rsid w:val="00F507B4"/>
    <w:rsid w:val="00F51510"/>
    <w:rsid w:val="00F51B6B"/>
    <w:rsid w:val="00F52204"/>
    <w:rsid w:val="00F52F2D"/>
    <w:rsid w:val="00F532EC"/>
    <w:rsid w:val="00F539D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A95"/>
    <w:rsid w:val="00F64CE0"/>
    <w:rsid w:val="00F65A28"/>
    <w:rsid w:val="00F6675B"/>
    <w:rsid w:val="00F66DF3"/>
    <w:rsid w:val="00F6723F"/>
    <w:rsid w:val="00F673A0"/>
    <w:rsid w:val="00F67502"/>
    <w:rsid w:val="00F67B03"/>
    <w:rsid w:val="00F67DDA"/>
    <w:rsid w:val="00F67E29"/>
    <w:rsid w:val="00F712B5"/>
    <w:rsid w:val="00F71729"/>
    <w:rsid w:val="00F71DA2"/>
    <w:rsid w:val="00F71DAD"/>
    <w:rsid w:val="00F73D1F"/>
    <w:rsid w:val="00F74340"/>
    <w:rsid w:val="00F74533"/>
    <w:rsid w:val="00F75299"/>
    <w:rsid w:val="00F75319"/>
    <w:rsid w:val="00F7665D"/>
    <w:rsid w:val="00F76AE6"/>
    <w:rsid w:val="00F76B07"/>
    <w:rsid w:val="00F76C1A"/>
    <w:rsid w:val="00F7792E"/>
    <w:rsid w:val="00F80396"/>
    <w:rsid w:val="00F804B1"/>
    <w:rsid w:val="00F806BB"/>
    <w:rsid w:val="00F81C40"/>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9C9"/>
    <w:rsid w:val="00F96B25"/>
    <w:rsid w:val="00F97C1F"/>
    <w:rsid w:val="00F97CFA"/>
    <w:rsid w:val="00F97E7E"/>
    <w:rsid w:val="00F97ECD"/>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730"/>
    <w:rsid w:val="00FA5FE4"/>
    <w:rsid w:val="00FA6E41"/>
    <w:rsid w:val="00FA7972"/>
    <w:rsid w:val="00FB088F"/>
    <w:rsid w:val="00FB0AEC"/>
    <w:rsid w:val="00FB19AA"/>
    <w:rsid w:val="00FB27EF"/>
    <w:rsid w:val="00FB304E"/>
    <w:rsid w:val="00FB3959"/>
    <w:rsid w:val="00FB409C"/>
    <w:rsid w:val="00FB5352"/>
    <w:rsid w:val="00FB5419"/>
    <w:rsid w:val="00FB55B5"/>
    <w:rsid w:val="00FB5F9D"/>
    <w:rsid w:val="00FB623F"/>
    <w:rsid w:val="00FB6386"/>
    <w:rsid w:val="00FB63F1"/>
    <w:rsid w:val="00FB67C3"/>
    <w:rsid w:val="00FB68B5"/>
    <w:rsid w:val="00FB69E0"/>
    <w:rsid w:val="00FB6C8C"/>
    <w:rsid w:val="00FB78BE"/>
    <w:rsid w:val="00FB7969"/>
    <w:rsid w:val="00FB7B25"/>
    <w:rsid w:val="00FB7E7F"/>
    <w:rsid w:val="00FC0505"/>
    <w:rsid w:val="00FC090F"/>
    <w:rsid w:val="00FC0BD9"/>
    <w:rsid w:val="00FC0CE9"/>
    <w:rsid w:val="00FC1106"/>
    <w:rsid w:val="00FC29DD"/>
    <w:rsid w:val="00FC2A8F"/>
    <w:rsid w:val="00FC2E20"/>
    <w:rsid w:val="00FC3CF7"/>
    <w:rsid w:val="00FC4248"/>
    <w:rsid w:val="00FC45B5"/>
    <w:rsid w:val="00FC51D6"/>
    <w:rsid w:val="00FC5449"/>
    <w:rsid w:val="00FC674D"/>
    <w:rsid w:val="00FC6C56"/>
    <w:rsid w:val="00FC6E7E"/>
    <w:rsid w:val="00FC7004"/>
    <w:rsid w:val="00FC70A3"/>
    <w:rsid w:val="00FC7626"/>
    <w:rsid w:val="00FC7A49"/>
    <w:rsid w:val="00FD0993"/>
    <w:rsid w:val="00FD0B64"/>
    <w:rsid w:val="00FD14D7"/>
    <w:rsid w:val="00FD1D74"/>
    <w:rsid w:val="00FD1DAE"/>
    <w:rsid w:val="00FD2C7C"/>
    <w:rsid w:val="00FD34C4"/>
    <w:rsid w:val="00FD3695"/>
    <w:rsid w:val="00FD3C51"/>
    <w:rsid w:val="00FD40B4"/>
    <w:rsid w:val="00FD4909"/>
    <w:rsid w:val="00FD5050"/>
    <w:rsid w:val="00FD50DD"/>
    <w:rsid w:val="00FD52FB"/>
    <w:rsid w:val="00FD584E"/>
    <w:rsid w:val="00FD6477"/>
    <w:rsid w:val="00FD65C4"/>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DA2"/>
    <w:rsid w:val="00FE71CE"/>
    <w:rsid w:val="00FE7618"/>
    <w:rsid w:val="00FE7838"/>
    <w:rsid w:val="00FE7D24"/>
    <w:rsid w:val="00FE7DCC"/>
    <w:rsid w:val="00FF0040"/>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893">
      <w:bodyDiv w:val="1"/>
      <w:marLeft w:val="0"/>
      <w:marRight w:val="0"/>
      <w:marTop w:val="0"/>
      <w:marBottom w:val="0"/>
      <w:divBdr>
        <w:top w:val="none" w:sz="0" w:space="0" w:color="auto"/>
        <w:left w:val="none" w:sz="0" w:space="0" w:color="auto"/>
        <w:bottom w:val="none" w:sz="0" w:space="0" w:color="auto"/>
        <w:right w:val="none" w:sz="0" w:space="0" w:color="auto"/>
      </w:divBdr>
    </w:div>
    <w:div w:id="42681453">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7679878">
      <w:bodyDiv w:val="1"/>
      <w:marLeft w:val="0"/>
      <w:marRight w:val="0"/>
      <w:marTop w:val="0"/>
      <w:marBottom w:val="0"/>
      <w:divBdr>
        <w:top w:val="none" w:sz="0" w:space="0" w:color="auto"/>
        <w:left w:val="none" w:sz="0" w:space="0" w:color="auto"/>
        <w:bottom w:val="none" w:sz="0" w:space="0" w:color="auto"/>
        <w:right w:val="none" w:sz="0" w:space="0" w:color="auto"/>
      </w:divBdr>
    </w:div>
    <w:div w:id="91823320">
      <w:bodyDiv w:val="1"/>
      <w:marLeft w:val="0"/>
      <w:marRight w:val="0"/>
      <w:marTop w:val="0"/>
      <w:marBottom w:val="0"/>
      <w:divBdr>
        <w:top w:val="none" w:sz="0" w:space="0" w:color="auto"/>
        <w:left w:val="none" w:sz="0" w:space="0" w:color="auto"/>
        <w:bottom w:val="none" w:sz="0" w:space="0" w:color="auto"/>
        <w:right w:val="none" w:sz="0" w:space="0" w:color="auto"/>
      </w:divBdr>
    </w:div>
    <w:div w:id="121114981">
      <w:bodyDiv w:val="1"/>
      <w:marLeft w:val="0"/>
      <w:marRight w:val="0"/>
      <w:marTop w:val="0"/>
      <w:marBottom w:val="0"/>
      <w:divBdr>
        <w:top w:val="none" w:sz="0" w:space="0" w:color="auto"/>
        <w:left w:val="none" w:sz="0" w:space="0" w:color="auto"/>
        <w:bottom w:val="none" w:sz="0" w:space="0" w:color="auto"/>
        <w:right w:val="none" w:sz="0" w:space="0" w:color="auto"/>
      </w:divBdr>
    </w:div>
    <w:div w:id="21281660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92908322">
      <w:bodyDiv w:val="1"/>
      <w:marLeft w:val="0"/>
      <w:marRight w:val="0"/>
      <w:marTop w:val="0"/>
      <w:marBottom w:val="0"/>
      <w:divBdr>
        <w:top w:val="none" w:sz="0" w:space="0" w:color="auto"/>
        <w:left w:val="none" w:sz="0" w:space="0" w:color="auto"/>
        <w:bottom w:val="none" w:sz="0" w:space="0" w:color="auto"/>
        <w:right w:val="none" w:sz="0" w:space="0" w:color="auto"/>
      </w:divBdr>
    </w:div>
    <w:div w:id="308705812">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15302139">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14541715">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62634504">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35277337">
      <w:bodyDiv w:val="1"/>
      <w:marLeft w:val="0"/>
      <w:marRight w:val="0"/>
      <w:marTop w:val="0"/>
      <w:marBottom w:val="0"/>
      <w:divBdr>
        <w:top w:val="none" w:sz="0" w:space="0" w:color="auto"/>
        <w:left w:val="none" w:sz="0" w:space="0" w:color="auto"/>
        <w:bottom w:val="none" w:sz="0" w:space="0" w:color="auto"/>
        <w:right w:val="none" w:sz="0" w:space="0" w:color="auto"/>
      </w:divBdr>
    </w:div>
    <w:div w:id="749935148">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15681690">
      <w:bodyDiv w:val="1"/>
      <w:marLeft w:val="0"/>
      <w:marRight w:val="0"/>
      <w:marTop w:val="0"/>
      <w:marBottom w:val="0"/>
      <w:divBdr>
        <w:top w:val="none" w:sz="0" w:space="0" w:color="auto"/>
        <w:left w:val="none" w:sz="0" w:space="0" w:color="auto"/>
        <w:bottom w:val="none" w:sz="0" w:space="0" w:color="auto"/>
        <w:right w:val="none" w:sz="0" w:space="0" w:color="auto"/>
      </w:divBdr>
    </w:div>
    <w:div w:id="819730928">
      <w:bodyDiv w:val="1"/>
      <w:marLeft w:val="0"/>
      <w:marRight w:val="0"/>
      <w:marTop w:val="0"/>
      <w:marBottom w:val="0"/>
      <w:divBdr>
        <w:top w:val="none" w:sz="0" w:space="0" w:color="auto"/>
        <w:left w:val="none" w:sz="0" w:space="0" w:color="auto"/>
        <w:bottom w:val="none" w:sz="0" w:space="0" w:color="auto"/>
        <w:right w:val="none" w:sz="0" w:space="0" w:color="auto"/>
      </w:divBdr>
    </w:div>
    <w:div w:id="819927500">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4666881">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4029838">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31473643">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792705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8680558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63149473">
      <w:bodyDiv w:val="1"/>
      <w:marLeft w:val="0"/>
      <w:marRight w:val="0"/>
      <w:marTop w:val="0"/>
      <w:marBottom w:val="0"/>
      <w:divBdr>
        <w:top w:val="none" w:sz="0" w:space="0" w:color="auto"/>
        <w:left w:val="none" w:sz="0" w:space="0" w:color="auto"/>
        <w:bottom w:val="none" w:sz="0" w:space="0" w:color="auto"/>
        <w:right w:val="none" w:sz="0" w:space="0" w:color="auto"/>
      </w:divBdr>
    </w:div>
    <w:div w:id="1280723191">
      <w:bodyDiv w:val="1"/>
      <w:marLeft w:val="0"/>
      <w:marRight w:val="0"/>
      <w:marTop w:val="0"/>
      <w:marBottom w:val="0"/>
      <w:divBdr>
        <w:top w:val="none" w:sz="0" w:space="0" w:color="auto"/>
        <w:left w:val="none" w:sz="0" w:space="0" w:color="auto"/>
        <w:bottom w:val="none" w:sz="0" w:space="0" w:color="auto"/>
        <w:right w:val="none" w:sz="0" w:space="0" w:color="auto"/>
      </w:divBdr>
    </w:div>
    <w:div w:id="1295481431">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10205409">
      <w:bodyDiv w:val="1"/>
      <w:marLeft w:val="0"/>
      <w:marRight w:val="0"/>
      <w:marTop w:val="0"/>
      <w:marBottom w:val="0"/>
      <w:divBdr>
        <w:top w:val="none" w:sz="0" w:space="0" w:color="auto"/>
        <w:left w:val="none" w:sz="0" w:space="0" w:color="auto"/>
        <w:bottom w:val="none" w:sz="0" w:space="0" w:color="auto"/>
        <w:right w:val="none" w:sz="0" w:space="0" w:color="auto"/>
      </w:divBdr>
    </w:div>
    <w:div w:id="1319110923">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69331397">
      <w:bodyDiv w:val="1"/>
      <w:marLeft w:val="0"/>
      <w:marRight w:val="0"/>
      <w:marTop w:val="0"/>
      <w:marBottom w:val="0"/>
      <w:divBdr>
        <w:top w:val="none" w:sz="0" w:space="0" w:color="auto"/>
        <w:left w:val="none" w:sz="0" w:space="0" w:color="auto"/>
        <w:bottom w:val="none" w:sz="0" w:space="0" w:color="auto"/>
        <w:right w:val="none" w:sz="0" w:space="0" w:color="auto"/>
      </w:divBdr>
    </w:div>
    <w:div w:id="1370842604">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386296199">
      <w:bodyDiv w:val="1"/>
      <w:marLeft w:val="0"/>
      <w:marRight w:val="0"/>
      <w:marTop w:val="0"/>
      <w:marBottom w:val="0"/>
      <w:divBdr>
        <w:top w:val="none" w:sz="0" w:space="0" w:color="auto"/>
        <w:left w:val="none" w:sz="0" w:space="0" w:color="auto"/>
        <w:bottom w:val="none" w:sz="0" w:space="0" w:color="auto"/>
        <w:right w:val="none" w:sz="0" w:space="0" w:color="auto"/>
      </w:divBdr>
    </w:div>
    <w:div w:id="145274574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5756667">
      <w:bodyDiv w:val="1"/>
      <w:marLeft w:val="0"/>
      <w:marRight w:val="0"/>
      <w:marTop w:val="0"/>
      <w:marBottom w:val="0"/>
      <w:divBdr>
        <w:top w:val="none" w:sz="0" w:space="0" w:color="auto"/>
        <w:left w:val="none" w:sz="0" w:space="0" w:color="auto"/>
        <w:bottom w:val="none" w:sz="0" w:space="0" w:color="auto"/>
        <w:right w:val="none" w:sz="0" w:space="0" w:color="auto"/>
      </w:divBdr>
    </w:div>
    <w:div w:id="1549336619">
      <w:bodyDiv w:val="1"/>
      <w:marLeft w:val="0"/>
      <w:marRight w:val="0"/>
      <w:marTop w:val="0"/>
      <w:marBottom w:val="0"/>
      <w:divBdr>
        <w:top w:val="none" w:sz="0" w:space="0" w:color="auto"/>
        <w:left w:val="none" w:sz="0" w:space="0" w:color="auto"/>
        <w:bottom w:val="none" w:sz="0" w:space="0" w:color="auto"/>
        <w:right w:val="none" w:sz="0" w:space="0" w:color="auto"/>
      </w:divBdr>
    </w:div>
    <w:div w:id="1550535526">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597208664">
      <w:bodyDiv w:val="1"/>
      <w:marLeft w:val="0"/>
      <w:marRight w:val="0"/>
      <w:marTop w:val="0"/>
      <w:marBottom w:val="0"/>
      <w:divBdr>
        <w:top w:val="none" w:sz="0" w:space="0" w:color="auto"/>
        <w:left w:val="none" w:sz="0" w:space="0" w:color="auto"/>
        <w:bottom w:val="none" w:sz="0" w:space="0" w:color="auto"/>
        <w:right w:val="none" w:sz="0" w:space="0" w:color="auto"/>
      </w:divBdr>
    </w:div>
    <w:div w:id="1603877751">
      <w:bodyDiv w:val="1"/>
      <w:marLeft w:val="0"/>
      <w:marRight w:val="0"/>
      <w:marTop w:val="0"/>
      <w:marBottom w:val="0"/>
      <w:divBdr>
        <w:top w:val="none" w:sz="0" w:space="0" w:color="auto"/>
        <w:left w:val="none" w:sz="0" w:space="0" w:color="auto"/>
        <w:bottom w:val="none" w:sz="0" w:space="0" w:color="auto"/>
        <w:right w:val="none" w:sz="0" w:space="0" w:color="auto"/>
      </w:divBdr>
    </w:div>
    <w:div w:id="1639992110">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8050958">
      <w:bodyDiv w:val="1"/>
      <w:marLeft w:val="0"/>
      <w:marRight w:val="0"/>
      <w:marTop w:val="0"/>
      <w:marBottom w:val="0"/>
      <w:divBdr>
        <w:top w:val="none" w:sz="0" w:space="0" w:color="auto"/>
        <w:left w:val="none" w:sz="0" w:space="0" w:color="auto"/>
        <w:bottom w:val="none" w:sz="0" w:space="0" w:color="auto"/>
        <w:right w:val="none" w:sz="0" w:space="0" w:color="auto"/>
      </w:divBdr>
    </w:div>
    <w:div w:id="1673143189">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18890287">
      <w:bodyDiv w:val="1"/>
      <w:marLeft w:val="0"/>
      <w:marRight w:val="0"/>
      <w:marTop w:val="0"/>
      <w:marBottom w:val="0"/>
      <w:divBdr>
        <w:top w:val="none" w:sz="0" w:space="0" w:color="auto"/>
        <w:left w:val="none" w:sz="0" w:space="0" w:color="auto"/>
        <w:bottom w:val="none" w:sz="0" w:space="0" w:color="auto"/>
        <w:right w:val="none" w:sz="0" w:space="0" w:color="auto"/>
      </w:divBdr>
    </w:div>
    <w:div w:id="1736005867">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06971654">
      <w:bodyDiv w:val="1"/>
      <w:marLeft w:val="0"/>
      <w:marRight w:val="0"/>
      <w:marTop w:val="0"/>
      <w:marBottom w:val="0"/>
      <w:divBdr>
        <w:top w:val="none" w:sz="0" w:space="0" w:color="auto"/>
        <w:left w:val="none" w:sz="0" w:space="0" w:color="auto"/>
        <w:bottom w:val="none" w:sz="0" w:space="0" w:color="auto"/>
        <w:right w:val="none" w:sz="0" w:space="0" w:color="auto"/>
      </w:divBdr>
    </w:div>
    <w:div w:id="182419624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13074906">
      <w:bodyDiv w:val="1"/>
      <w:marLeft w:val="0"/>
      <w:marRight w:val="0"/>
      <w:marTop w:val="0"/>
      <w:marBottom w:val="0"/>
      <w:divBdr>
        <w:top w:val="none" w:sz="0" w:space="0" w:color="auto"/>
        <w:left w:val="none" w:sz="0" w:space="0" w:color="auto"/>
        <w:bottom w:val="none" w:sz="0" w:space="0" w:color="auto"/>
        <w:right w:val="none" w:sz="0" w:space="0" w:color="auto"/>
      </w:divBdr>
    </w:div>
    <w:div w:id="1936094194">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53977122">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9161597">
      <w:bodyDiv w:val="1"/>
      <w:marLeft w:val="0"/>
      <w:marRight w:val="0"/>
      <w:marTop w:val="0"/>
      <w:marBottom w:val="0"/>
      <w:divBdr>
        <w:top w:val="none" w:sz="0" w:space="0" w:color="auto"/>
        <w:left w:val="none" w:sz="0" w:space="0" w:color="auto"/>
        <w:bottom w:val="none" w:sz="0" w:space="0" w:color="auto"/>
        <w:right w:val="none" w:sz="0" w:space="0" w:color="auto"/>
      </w:divBdr>
    </w:div>
    <w:div w:id="2050179751">
      <w:bodyDiv w:val="1"/>
      <w:marLeft w:val="0"/>
      <w:marRight w:val="0"/>
      <w:marTop w:val="0"/>
      <w:marBottom w:val="0"/>
      <w:divBdr>
        <w:top w:val="none" w:sz="0" w:space="0" w:color="auto"/>
        <w:left w:val="none" w:sz="0" w:space="0" w:color="auto"/>
        <w:bottom w:val="none" w:sz="0" w:space="0" w:color="auto"/>
        <w:right w:val="none" w:sz="0" w:space="0" w:color="auto"/>
      </w:divBdr>
    </w:div>
    <w:div w:id="2062292084">
      <w:bodyDiv w:val="1"/>
      <w:marLeft w:val="0"/>
      <w:marRight w:val="0"/>
      <w:marTop w:val="0"/>
      <w:marBottom w:val="0"/>
      <w:divBdr>
        <w:top w:val="none" w:sz="0" w:space="0" w:color="auto"/>
        <w:left w:val="none" w:sz="0" w:space="0" w:color="auto"/>
        <w:bottom w:val="none" w:sz="0" w:space="0" w:color="auto"/>
        <w:right w:val="none" w:sz="0" w:space="0" w:color="auto"/>
      </w:divBdr>
    </w:div>
    <w:div w:id="2080444523">
      <w:bodyDiv w:val="1"/>
      <w:marLeft w:val="0"/>
      <w:marRight w:val="0"/>
      <w:marTop w:val="0"/>
      <w:marBottom w:val="0"/>
      <w:divBdr>
        <w:top w:val="none" w:sz="0" w:space="0" w:color="auto"/>
        <w:left w:val="none" w:sz="0" w:space="0" w:color="auto"/>
        <w:bottom w:val="none" w:sz="0" w:space="0" w:color="auto"/>
        <w:right w:val="none" w:sz="0" w:space="0" w:color="auto"/>
      </w:divBdr>
    </w:div>
    <w:div w:id="2091149106">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 w:id="214381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5298</TotalTime>
  <Pages>5</Pages>
  <Words>2379</Words>
  <Characters>12591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850</cp:revision>
  <cp:lastPrinted>1900-01-01T08:00:00Z</cp:lastPrinted>
  <dcterms:created xsi:type="dcterms:W3CDTF">2022-01-10T22:12:00Z</dcterms:created>
  <dcterms:modified xsi:type="dcterms:W3CDTF">2023-09-27T08:48:00Z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